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5C37F57B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1F7B">
        <w:fldChar w:fldCharType="begin"/>
      </w:r>
      <w:r w:rsidR="00451F7B">
        <w:instrText xml:space="preserve"> DOCPROPERTY  TSG/WGRef  \* MERGEFORMAT </w:instrText>
      </w:r>
      <w:r w:rsidR="00451F7B">
        <w:fldChar w:fldCharType="separate"/>
      </w:r>
      <w:r>
        <w:rPr>
          <w:b/>
          <w:noProof/>
          <w:sz w:val="24"/>
        </w:rPr>
        <w:t>RAN4</w:t>
      </w:r>
      <w:r w:rsidR="00451F7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1F7B">
        <w:fldChar w:fldCharType="begin"/>
      </w:r>
      <w:r w:rsidR="00451F7B">
        <w:instrText xml:space="preserve"> DOCPROPERTY  MtgSeq  \* MERGEFORMAT </w:instrText>
      </w:r>
      <w:r w:rsidR="00451F7B">
        <w:fldChar w:fldCharType="separate"/>
      </w:r>
      <w:r w:rsidRPr="00EB09B7">
        <w:rPr>
          <w:b/>
          <w:noProof/>
          <w:sz w:val="24"/>
        </w:rPr>
        <w:t>9</w:t>
      </w:r>
      <w:r w:rsidR="00451F7B">
        <w:rPr>
          <w:b/>
          <w:noProof/>
          <w:sz w:val="24"/>
        </w:rPr>
        <w:fldChar w:fldCharType="end"/>
      </w:r>
      <w:r w:rsidR="00F25581">
        <w:rPr>
          <w:b/>
          <w:noProof/>
          <w:sz w:val="24"/>
        </w:rPr>
        <w:t>6</w:t>
      </w:r>
      <w:r w:rsidR="00451F7B">
        <w:fldChar w:fldCharType="begin"/>
      </w:r>
      <w:r w:rsidR="00451F7B">
        <w:instrText xml:space="preserve"> DOCPROPERTY  MtgTitle  \* MERGEFORMAT </w:instrText>
      </w:r>
      <w:r w:rsidR="00451F7B">
        <w:fldChar w:fldCharType="separate"/>
      </w:r>
      <w:r>
        <w:rPr>
          <w:b/>
          <w:noProof/>
          <w:sz w:val="24"/>
        </w:rPr>
        <w:t>-e</w:t>
      </w:r>
      <w:r w:rsidR="00451F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473F" w:rsidRPr="0080473F">
        <w:rPr>
          <w:b/>
          <w:noProof/>
          <w:sz w:val="24"/>
        </w:rPr>
        <w:t>R4-2009909</w:t>
      </w:r>
    </w:p>
    <w:p w14:paraId="0683704A" w14:textId="65AF5FEA" w:rsidR="00B37F2F" w:rsidRDefault="00451F7B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F25581" w:rsidRPr="00BF1228">
        <w:rPr>
          <w:b/>
          <w:sz w:val="24"/>
          <w:szCs w:val="24"/>
          <w:lang w:eastAsia="zh-CN"/>
        </w:rPr>
        <w:t xml:space="preserve">17-28 </w:t>
      </w:r>
      <w:proofErr w:type="gramStart"/>
      <w:r w:rsidR="00F25581" w:rsidRPr="00BF1228">
        <w:rPr>
          <w:b/>
          <w:sz w:val="24"/>
          <w:szCs w:val="24"/>
          <w:lang w:eastAsia="zh-CN"/>
        </w:rPr>
        <w:t>Aug.,</w:t>
      </w:r>
      <w:proofErr w:type="gramEnd"/>
      <w:r w:rsidR="00F25581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2B01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02D7E694" w:rsidR="001E41F3" w:rsidRPr="00410371" w:rsidRDefault="0080473F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80473F">
              <w:rPr>
                <w:b/>
                <w:noProof/>
                <w:sz w:val="28"/>
              </w:rPr>
              <w:t>0957</w:t>
            </w:r>
            <w:r w:rsidRPr="0080473F">
              <w:t xml:space="preserve"> 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AF06B69" w:rsidR="001E41F3" w:rsidRPr="00410371" w:rsidRDefault="00451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40D3A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D4C1DAD" w:rsidR="001E41F3" w:rsidRDefault="00707A95">
            <w:pPr>
              <w:pStyle w:val="CRCoverPage"/>
              <w:spacing w:after="0"/>
              <w:ind w:left="100"/>
              <w:rPr>
                <w:noProof/>
              </w:rPr>
            </w:pPr>
            <w:r w:rsidRPr="00707A95">
              <w:t xml:space="preserve">CR on </w:t>
            </w:r>
            <w:r>
              <w:t>UE measurement capability</w:t>
            </w:r>
            <w:r w:rsidRPr="00707A95">
              <w:t xml:space="preserve"> </w:t>
            </w:r>
            <w:r>
              <w:t>of</w:t>
            </w:r>
            <w:r w:rsidRPr="00707A95">
              <w:t xml:space="preserve"> NR-U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14E16EB2" w:rsidR="001E41F3" w:rsidRDefault="00591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07A95" w:rsidRPr="002750AE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="00707A95" w:rsidRPr="002750AE"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2C5E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E389F3F" w:rsidR="001E41F3" w:rsidRDefault="002B0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F25581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F25581">
                <w:rPr>
                  <w:noProof/>
                </w:rPr>
                <w:t>31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45ABDB64" w:rsidR="001E41F3" w:rsidRDefault="008047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2B0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B7EC7" w14:textId="77777777" w:rsidR="00B8071E" w:rsidRDefault="00707A95" w:rsidP="00707A95">
            <w:pPr>
              <w:pStyle w:val="CRCoverPage"/>
              <w:numPr>
                <w:ilvl w:val="0"/>
                <w:numId w:val="7"/>
              </w:numPr>
              <w:spacing w:after="0"/>
              <w:ind w:left="467"/>
              <w:rPr>
                <w:noProof/>
              </w:rPr>
            </w:pPr>
            <w:r>
              <w:rPr>
                <w:noProof/>
              </w:rPr>
              <w:t>The measurement capabilty requirement has been technically endorsed in last meeting (</w:t>
            </w:r>
            <w:r w:rsidRPr="00493290">
              <w:rPr>
                <w:lang w:eastAsia="x-none"/>
              </w:rPr>
              <w:t>R4-2006183</w:t>
            </w:r>
            <w:r>
              <w:rPr>
                <w:noProof/>
              </w:rPr>
              <w:t>).</w:t>
            </w:r>
          </w:p>
          <w:p w14:paraId="7D7C2B85" w14:textId="434824DE" w:rsidR="00707A95" w:rsidRDefault="00707A95" w:rsidP="00707A95">
            <w:pPr>
              <w:pStyle w:val="CRCoverPage"/>
              <w:numPr>
                <w:ilvl w:val="0"/>
                <w:numId w:val="7"/>
              </w:numPr>
              <w:spacing w:after="0"/>
              <w:ind w:left="467"/>
              <w:rPr>
                <w:noProof/>
              </w:rPr>
            </w:pPr>
            <w:r>
              <w:rPr>
                <w:noProof/>
              </w:rPr>
              <w:t>The MO merging requirement is missing in last endorsed CR.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6BBC1" w14:textId="77777777" w:rsidR="00A06D90" w:rsidRPr="00707A95" w:rsidRDefault="00707A95" w:rsidP="00707A95">
            <w:pPr>
              <w:pStyle w:val="CRCoverPage"/>
              <w:numPr>
                <w:ilvl w:val="0"/>
                <w:numId w:val="8"/>
              </w:numPr>
              <w:spacing w:after="0"/>
              <w:ind w:left="467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Capture the technically agreed content from</w:t>
            </w:r>
            <w:r w:rsidRPr="00493290">
              <w:rPr>
                <w:lang w:eastAsia="x-none"/>
              </w:rPr>
              <w:t xml:space="preserve"> R4-2006183</w:t>
            </w:r>
            <w:r>
              <w:rPr>
                <w:lang w:eastAsia="x-none"/>
              </w:rPr>
              <w:t>.</w:t>
            </w:r>
          </w:p>
          <w:p w14:paraId="72A4519A" w14:textId="7D69C3AD" w:rsidR="00707A95" w:rsidRPr="00B3607B" w:rsidRDefault="00707A95" w:rsidP="00707A95">
            <w:pPr>
              <w:pStyle w:val="CRCoverPage"/>
              <w:numPr>
                <w:ilvl w:val="0"/>
                <w:numId w:val="8"/>
              </w:numPr>
              <w:spacing w:after="0"/>
              <w:ind w:left="467"/>
              <w:rPr>
                <w:noProof/>
                <w:sz w:val="18"/>
                <w:szCs w:val="18"/>
              </w:rPr>
            </w:pPr>
            <w:r>
              <w:rPr>
                <w:lang w:eastAsia="x-none"/>
              </w:rPr>
              <w:t>Capture the MO merging requirement.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3494BBF" w:rsidR="00FA211D" w:rsidRPr="00A06D90" w:rsidRDefault="002C5E11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The </w:t>
            </w:r>
            <w:r w:rsidR="00707A95">
              <w:rPr>
                <w:noProof/>
              </w:rPr>
              <w:t>UE measurement capabilty requirement for NR-U is missing.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6347D59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2129D">
              <w:rPr>
                <w:noProof/>
              </w:rPr>
              <w:t>9.1.3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B6C0C14" w14:textId="77777777" w:rsidR="004C4BF4" w:rsidRPr="009C5807" w:rsidRDefault="004C4BF4" w:rsidP="004C4BF4">
      <w:pPr>
        <w:pStyle w:val="Heading3"/>
      </w:pPr>
      <w:bookmarkStart w:id="2" w:name="_Toc5952676"/>
      <w:r w:rsidRPr="009C5807">
        <w:t>9.1.3</w:t>
      </w:r>
      <w:r w:rsidRPr="009C5807">
        <w:tab/>
        <w:t>UE Measurement capability</w:t>
      </w:r>
      <w:bookmarkEnd w:id="2"/>
    </w:p>
    <w:p w14:paraId="4B180620" w14:textId="77777777" w:rsidR="004C4BF4" w:rsidRPr="009C5807" w:rsidRDefault="004C4BF4" w:rsidP="004C4BF4">
      <w:pPr>
        <w:pStyle w:val="Heading4"/>
      </w:pPr>
      <w:bookmarkStart w:id="3" w:name="_Toc535476003"/>
      <w:r w:rsidRPr="009C5807">
        <w:t>9.1.3.1</w:t>
      </w:r>
      <w:r w:rsidRPr="009C5807">
        <w:tab/>
      </w:r>
      <w:bookmarkStart w:id="4" w:name="_Hlk5018844"/>
      <w:r w:rsidRPr="009C5807">
        <w:t>EN-DC: Monitoring of multiple layers using gaps</w:t>
      </w:r>
      <w:bookmarkEnd w:id="3"/>
    </w:p>
    <w:bookmarkEnd w:id="4"/>
    <w:p w14:paraId="73AFDB11" w14:textId="76256BDB" w:rsidR="004C4BF4" w:rsidRDefault="004C4BF4" w:rsidP="004C4BF4">
      <w:pPr>
        <w:rPr>
          <w:ins w:id="5" w:author="RAN4#95e" w:date="2020-08-01T11:57:00Z"/>
        </w:rPr>
      </w:pPr>
      <w:r w:rsidRPr="009C5807">
        <w:t>The requirements in this clause are applicable for UE capable of and configured with the EN-DC operation mode.</w:t>
      </w:r>
    </w:p>
    <w:p w14:paraId="14A797E3" w14:textId="3CD2A4EB" w:rsidR="004C4BF4" w:rsidRPr="009C5807" w:rsidRDefault="004C4BF4" w:rsidP="004C4BF4">
      <w:ins w:id="6" w:author="RAN4#95e" w:date="2020-08-01T11:57:00Z">
        <w:r>
          <w:t xml:space="preserve">The requirement in this clause are also applicable for the UE </w:t>
        </w:r>
        <w:r w:rsidRPr="00885F53">
          <w:t>capable of and configured with the EN-DC operation mode</w:t>
        </w:r>
        <w:r>
          <w:t xml:space="preserve"> with CCA on PSCC.</w:t>
        </w:r>
      </w:ins>
    </w:p>
    <w:p w14:paraId="3C7410D0" w14:textId="4882B3BE" w:rsidR="004C4BF4" w:rsidRPr="009C5807" w:rsidRDefault="004C4BF4" w:rsidP="004C4BF4">
      <w:r w:rsidRPr="009C5807">
        <w:t xml:space="preserve">When monitoring of multiple inter-frequency E-UTRAN, inter-RAT NR, GSM, UTRA FDD and UTRA TDD carriers as configured by E-UTRA </w:t>
      </w:r>
      <w:proofErr w:type="spellStart"/>
      <w:r w:rsidRPr="009C5807">
        <w:t>PCell</w:t>
      </w:r>
      <w:proofErr w:type="spellEnd"/>
      <w:r w:rsidRPr="009C5807">
        <w:t xml:space="preserve">, and inter-frequency NR carriers </w:t>
      </w:r>
      <w:ins w:id="7" w:author="RAN4#95e" w:date="2020-08-01T11:58:00Z">
        <w:r>
          <w:t>(with or without CCA)</w:t>
        </w:r>
        <w:r w:rsidRPr="00885F53">
          <w:t xml:space="preserve"> </w:t>
        </w:r>
      </w:ins>
      <w:r w:rsidRPr="009C5807">
        <w:t xml:space="preserve">as configured by </w:t>
      </w:r>
      <w:proofErr w:type="spellStart"/>
      <w:r w:rsidRPr="009C5807">
        <w:t>PSCell</w:t>
      </w:r>
      <w:proofErr w:type="spellEnd"/>
      <w:r w:rsidRPr="009C5807">
        <w:t xml:space="preserve"> using gaps (or without using gaps provided the UE supports such capability) is configured, the UE shall be capable of performing one measurement of the configured measurement type (SS-RSRP, SS-RSRQ, SS-SINR, SFTD, E-UTRAN RSRP, E-UTRAN RSRQ, E-UTRAN RS-SINR measurements, </w:t>
      </w:r>
      <w:r w:rsidRPr="009C5807">
        <w:rPr>
          <w:rFonts w:cs="v4.2.0"/>
        </w:rPr>
        <w:t xml:space="preserve">UTRAN TDD P-CCPCH RSCP, UTRAN FDD CPICH measurements, GSM carrier RSSI, </w:t>
      </w:r>
      <w:r w:rsidRPr="009C5807">
        <w:t>etc.) of detected cells on all the layers.</w:t>
      </w:r>
    </w:p>
    <w:p w14:paraId="4BB5DC4B" w14:textId="77777777" w:rsidR="004C4BF4" w:rsidRPr="009C5807" w:rsidRDefault="004C4BF4" w:rsidP="004C4BF4">
      <w:r w:rsidRPr="009C5807">
        <w:t xml:space="preserve">For </w:t>
      </w:r>
      <w:r w:rsidRPr="009C5807">
        <w:rPr>
          <w:lang w:eastAsia="ko-KR"/>
        </w:rPr>
        <w:t>UE configured with the EN-DC operation, t</w:t>
      </w:r>
      <w:r w:rsidRPr="009C5807">
        <w:t xml:space="preserve">he effective total number of frequencies excluding the frequencies of the </w:t>
      </w:r>
      <w:proofErr w:type="spellStart"/>
      <w:r w:rsidRPr="009C5807">
        <w:t>PSCell</w:t>
      </w:r>
      <w:proofErr w:type="spellEnd"/>
      <w:r w:rsidRPr="009C5807">
        <w:t xml:space="preserve">, </w:t>
      </w:r>
      <w:proofErr w:type="spellStart"/>
      <w:r w:rsidRPr="009C5807">
        <w:t>SCells</w:t>
      </w:r>
      <w:proofErr w:type="spellEnd"/>
      <w:r w:rsidRPr="009C5807">
        <w:t xml:space="preserve">, E-UTRA </w:t>
      </w:r>
      <w:proofErr w:type="spellStart"/>
      <w:r w:rsidRPr="009C5807">
        <w:t>PCell</w:t>
      </w:r>
      <w:proofErr w:type="spellEnd"/>
      <w:r w:rsidRPr="009C5807">
        <w:t xml:space="preserve">, and E-UTRA </w:t>
      </w:r>
      <w:proofErr w:type="spellStart"/>
      <w:r w:rsidRPr="009C5807">
        <w:t>SCells</w:t>
      </w:r>
      <w:proofErr w:type="spellEnd"/>
      <w:r w:rsidRPr="009C5807">
        <w:t xml:space="preserve"> being monitored is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EN-DC</w:t>
      </w:r>
      <w:r w:rsidRPr="009C5807">
        <w:t>, which is defined as:</w:t>
      </w:r>
    </w:p>
    <w:p w14:paraId="1AD11632" w14:textId="77777777" w:rsidR="004C4BF4" w:rsidRPr="009C5807" w:rsidRDefault="004C4BF4" w:rsidP="004C4BF4">
      <w:pPr>
        <w:pStyle w:val="EQ"/>
        <w:rPr>
          <w:lang w:val="sv-SE"/>
        </w:rPr>
      </w:pPr>
      <w:r w:rsidRPr="000F7672">
        <w:tab/>
      </w:r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freq, EN-DC</w:t>
      </w:r>
      <w:r w:rsidRPr="009C5807">
        <w:rPr>
          <w:lang w:val="sv-SE"/>
        </w:rPr>
        <w:t xml:space="preserve"> = N</w:t>
      </w:r>
      <w:r w:rsidRPr="009C5807">
        <w:rPr>
          <w:vertAlign w:val="subscript"/>
          <w:lang w:val="sv-SE"/>
        </w:rPr>
        <w:t>freq, EN-DC, NR</w:t>
      </w:r>
      <w:r w:rsidRPr="009C5807">
        <w:rPr>
          <w:lang w:val="sv-SE"/>
        </w:rPr>
        <w:t xml:space="preserve"> + N</w:t>
      </w:r>
      <w:r w:rsidRPr="009C5807">
        <w:rPr>
          <w:vertAlign w:val="subscript"/>
          <w:lang w:val="sv-SE"/>
        </w:rPr>
        <w:t>freq, EN-DC, E-UTRA</w:t>
      </w:r>
      <w:r w:rsidRPr="009C5807">
        <w:rPr>
          <w:lang w:val="sv-SE"/>
        </w:rPr>
        <w:t>+ N</w:t>
      </w:r>
      <w:r w:rsidRPr="009C5807">
        <w:rPr>
          <w:vertAlign w:val="subscript"/>
          <w:lang w:val="sv-SE"/>
        </w:rPr>
        <w:t>freq, EN-DC, UTRA</w:t>
      </w:r>
      <w:r w:rsidRPr="009C5807">
        <w:rPr>
          <w:lang w:val="sv-SE"/>
        </w:rPr>
        <w:t xml:space="preserve"> + M</w:t>
      </w:r>
      <w:r w:rsidRPr="009C5807">
        <w:rPr>
          <w:vertAlign w:val="subscript"/>
          <w:lang w:val="sv-SE"/>
        </w:rPr>
        <w:t>EN-DC, GSM</w:t>
      </w:r>
      <w:r w:rsidRPr="009C5807">
        <w:rPr>
          <w:lang w:val="sv-SE"/>
        </w:rPr>
        <w:t>,</w:t>
      </w:r>
    </w:p>
    <w:p w14:paraId="624D33AF" w14:textId="77777777" w:rsidR="004C4BF4" w:rsidRPr="009C5807" w:rsidRDefault="004C4BF4" w:rsidP="004C4BF4">
      <w:r w:rsidRPr="009C5807">
        <w:t>where</w:t>
      </w:r>
    </w:p>
    <w:p w14:paraId="46C4B144" w14:textId="77777777" w:rsidR="004C4BF4" w:rsidRPr="009C5807" w:rsidRDefault="004C4BF4" w:rsidP="004C4BF4">
      <w:pPr>
        <w:pStyle w:val="B1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EN-DC, E-UTRA</w:t>
      </w:r>
      <w:r w:rsidRPr="009C5807">
        <w:t xml:space="preserve"> is the number of E-UTRA inter-frequency carriers being monitored (FDD and TDD) as configured by E-UTRA </w:t>
      </w:r>
      <w:proofErr w:type="spellStart"/>
      <w:r w:rsidRPr="009C5807">
        <w:t>PCell</w:t>
      </w:r>
      <w:proofErr w:type="spellEnd"/>
      <w:r w:rsidRPr="009C5807">
        <w:t xml:space="preserve"> or via LPP [22],</w:t>
      </w:r>
    </w:p>
    <w:p w14:paraId="02D15EBD" w14:textId="77777777" w:rsidR="004C4BF4" w:rsidRPr="009C5807" w:rsidRDefault="004C4BF4" w:rsidP="004C4BF4">
      <w:pPr>
        <w:pStyle w:val="B1"/>
        <w:rPr>
          <w:lang w:val="sv-SE"/>
        </w:rPr>
      </w:pPr>
      <w:r w:rsidRPr="003B346B">
        <w:tab/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EN-DC, NR</w:t>
      </w:r>
      <w:r w:rsidRPr="009C5807">
        <w:rPr>
          <w:lang w:val="sv-SE"/>
        </w:rPr>
        <w:t xml:space="preserve"> </w:t>
      </w:r>
      <w:r w:rsidRPr="009C5807">
        <w:rPr>
          <w:rFonts w:hint="eastAsia"/>
          <w:lang w:val="sv-SE"/>
        </w:rPr>
        <w:t>≤</w:t>
      </w:r>
      <w:r w:rsidRPr="009C5807">
        <w:rPr>
          <w:lang w:val="sv-SE"/>
        </w:rPr>
        <w:t xml:space="preserve"> </w:t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EN-DC, NR, inter-RAT</w:t>
      </w:r>
      <w:r w:rsidRPr="009C5807">
        <w:rPr>
          <w:lang w:val="sv-SE"/>
        </w:rPr>
        <w:t xml:space="preserve"> + </w:t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EN-DC, NR, inter-</w:t>
      </w:r>
      <w:proofErr w:type="spellStart"/>
      <w:r w:rsidRPr="009C5807">
        <w:rPr>
          <w:vertAlign w:val="subscript"/>
          <w:lang w:val="sv-SE"/>
        </w:rPr>
        <w:t>freq</w:t>
      </w:r>
      <w:proofErr w:type="spellEnd"/>
    </w:p>
    <w:p w14:paraId="352C34C1" w14:textId="77777777" w:rsidR="004C4BF4" w:rsidRPr="009C5807" w:rsidRDefault="004C4BF4" w:rsidP="004C4BF4">
      <w:pPr>
        <w:pStyle w:val="B3"/>
      </w:pPr>
      <w:r w:rsidRPr="009C5807">
        <w:t>where</w:t>
      </w:r>
    </w:p>
    <w:p w14:paraId="7BF09D83" w14:textId="77777777" w:rsidR="004C4BF4" w:rsidRPr="009C5807" w:rsidRDefault="004C4BF4" w:rsidP="004C4BF4">
      <w:pPr>
        <w:pStyle w:val="B4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EN-DC, NR, inter-RAT</w:t>
      </w:r>
      <w:r w:rsidRPr="009C5807">
        <w:t xml:space="preserve"> is the number of NR inter-RAT carriers </w:t>
      </w:r>
      <w:r w:rsidRPr="009C5807">
        <w:rPr>
          <w:lang w:eastAsia="zh-CN"/>
        </w:rPr>
        <w:t xml:space="preserve">excluding NR serving carrier(s) </w:t>
      </w:r>
      <w:r w:rsidRPr="009C5807">
        <w:t xml:space="preserve">being monitored as configured by E-UTRA </w:t>
      </w:r>
      <w:proofErr w:type="spellStart"/>
      <w:r w:rsidRPr="009C5807">
        <w:t>PCell</w:t>
      </w:r>
      <w:proofErr w:type="spellEnd"/>
      <w:r w:rsidRPr="009C5807">
        <w:t xml:space="preserve"> [15],</w:t>
      </w:r>
    </w:p>
    <w:p w14:paraId="58D7B3C8" w14:textId="77777777" w:rsidR="004C4BF4" w:rsidRPr="009C5807" w:rsidRDefault="004C4BF4" w:rsidP="004C4BF4">
      <w:pPr>
        <w:pStyle w:val="B4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EN-DC, NR, inter-</w:t>
      </w:r>
      <w:proofErr w:type="spellStart"/>
      <w:r w:rsidRPr="009C5807">
        <w:rPr>
          <w:vertAlign w:val="subscript"/>
        </w:rPr>
        <w:t>freq</w:t>
      </w:r>
      <w:proofErr w:type="spellEnd"/>
      <w:r w:rsidRPr="009C5807">
        <w:t xml:space="preserve"> is the number of NR inter-frequency carriers being monitored as configured by </w:t>
      </w:r>
      <w:proofErr w:type="spellStart"/>
      <w:r w:rsidRPr="009C5807">
        <w:t>PSCell</w:t>
      </w:r>
      <w:proofErr w:type="spellEnd"/>
      <w:r w:rsidRPr="009C5807">
        <w:t>,</w:t>
      </w:r>
    </w:p>
    <w:p w14:paraId="6618EFF9" w14:textId="77777777" w:rsidR="004C4BF4" w:rsidRPr="009C5807" w:rsidRDefault="004C4BF4" w:rsidP="004C4BF4">
      <w:pPr>
        <w:pStyle w:val="B1"/>
      </w:pPr>
      <w:r w:rsidRPr="003B346B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EN-DC, UTRA</w:t>
      </w:r>
      <w:r w:rsidRPr="009C5807">
        <w:t xml:space="preserve"> is the number of UTRA inter-RAT carriers being monitored as configured by E-UTRA </w:t>
      </w:r>
      <w:proofErr w:type="spellStart"/>
      <w:r w:rsidRPr="009C5807">
        <w:t>PCell</w:t>
      </w:r>
      <w:proofErr w:type="spellEnd"/>
      <w:r w:rsidRPr="009C5807">
        <w:t xml:space="preserve"> (FDD and TDD).</w:t>
      </w:r>
    </w:p>
    <w:p w14:paraId="65BB0802" w14:textId="77777777" w:rsidR="004C4BF4" w:rsidRPr="009C5807" w:rsidRDefault="004C4BF4" w:rsidP="004C4BF4">
      <w:pPr>
        <w:pStyle w:val="B1"/>
      </w:pPr>
      <w:r w:rsidRPr="003B346B">
        <w:tab/>
      </w:r>
      <w:r w:rsidRPr="009C5807">
        <w:t>M</w:t>
      </w:r>
      <w:r w:rsidRPr="009C5807">
        <w:rPr>
          <w:vertAlign w:val="subscript"/>
        </w:rPr>
        <w:t>EN-DC, GSM</w:t>
      </w:r>
      <w:r w:rsidRPr="009C5807">
        <w:t xml:space="preserve"> is an integer which is a function of the number of GSM inter-RAT carriers as configured by E-UTRA </w:t>
      </w:r>
      <w:proofErr w:type="spellStart"/>
      <w:r w:rsidRPr="009C5807">
        <w:t>PCell</w:t>
      </w:r>
      <w:proofErr w:type="spellEnd"/>
      <w:r w:rsidRPr="009C5807">
        <w:t xml:space="preserve"> on which measurements are being performed. M</w:t>
      </w:r>
      <w:r w:rsidRPr="009C5807">
        <w:rPr>
          <w:vertAlign w:val="subscript"/>
        </w:rPr>
        <w:t>EN-DC, GSM</w:t>
      </w:r>
      <w:r w:rsidRPr="009C5807">
        <w:t xml:space="preserve"> is equal to 0 if no GSM carrier is being monitored. For a MGRP of 40 </w:t>
      </w:r>
      <w:proofErr w:type="spellStart"/>
      <w:r w:rsidRPr="009C5807">
        <w:t>ms</w:t>
      </w:r>
      <w:proofErr w:type="spellEnd"/>
      <w:r w:rsidRPr="009C5807">
        <w:t>, M</w:t>
      </w:r>
      <w:r w:rsidRPr="009C5807">
        <w:rPr>
          <w:vertAlign w:val="subscript"/>
        </w:rPr>
        <w:t>EN-DC, GSM</w:t>
      </w:r>
      <w:r w:rsidRPr="009C5807">
        <w:t xml:space="preserve"> is equal to 1 if cells on up to 32 GSM carriers are being measured. For a MGRP of 80 </w:t>
      </w:r>
      <w:proofErr w:type="spellStart"/>
      <w:r w:rsidRPr="009C5807">
        <w:t>ms</w:t>
      </w:r>
      <w:proofErr w:type="spellEnd"/>
      <w:r w:rsidRPr="009C5807">
        <w:t>, M</w:t>
      </w:r>
      <w:r w:rsidRPr="009C5807">
        <w:rPr>
          <w:vertAlign w:val="subscript"/>
        </w:rPr>
        <w:t>EN-DC, GSM</w:t>
      </w:r>
      <w:r w:rsidRPr="009C5807">
        <w:t xml:space="preserve"> is equal to </w:t>
      </w:r>
      <w:proofErr w:type="gramStart"/>
      <w:r w:rsidRPr="009C5807">
        <w:t>ceil(</w:t>
      </w:r>
      <w:proofErr w:type="spellStart"/>
      <w:proofErr w:type="gramEnd"/>
      <w:r w:rsidRPr="009C5807">
        <w:t>N</w:t>
      </w:r>
      <w:r w:rsidRPr="009C5807">
        <w:rPr>
          <w:vertAlign w:val="subscript"/>
        </w:rPr>
        <w:t>carriers,GSM</w:t>
      </w:r>
      <w:proofErr w:type="spellEnd"/>
      <w:r w:rsidRPr="009C5807">
        <w:t xml:space="preserve"> /20) where </w:t>
      </w:r>
      <w:proofErr w:type="spellStart"/>
      <w:r w:rsidRPr="009C5807">
        <w:t>N</w:t>
      </w:r>
      <w:r w:rsidRPr="009C5807">
        <w:rPr>
          <w:vertAlign w:val="subscript"/>
        </w:rPr>
        <w:t>carriers,GSM</w:t>
      </w:r>
      <w:proofErr w:type="spellEnd"/>
      <w:r w:rsidRPr="009C5807">
        <w:t xml:space="preserve"> is the number of GSM carriers on which cells are being measured.</w:t>
      </w:r>
    </w:p>
    <w:p w14:paraId="532F2BC9" w14:textId="77777777" w:rsidR="004C4BF4" w:rsidRPr="009C5807" w:rsidRDefault="004C4BF4" w:rsidP="004C4BF4">
      <w:pPr>
        <w:pStyle w:val="Heading4"/>
      </w:pPr>
      <w:r w:rsidRPr="009C5807">
        <w:t>9.1.3.1a</w:t>
      </w:r>
      <w:r w:rsidRPr="009C5807">
        <w:tab/>
        <w:t>SA: Monitoring of multiple layers using gaps</w:t>
      </w:r>
    </w:p>
    <w:p w14:paraId="53AFAFE9" w14:textId="74F457CD" w:rsidR="004C4BF4" w:rsidRDefault="004C4BF4" w:rsidP="004C4BF4">
      <w:pPr>
        <w:rPr>
          <w:ins w:id="8" w:author="RAN4#95e" w:date="2020-08-01T11:58:00Z"/>
        </w:rPr>
      </w:pPr>
      <w:r w:rsidRPr="009C5807">
        <w:t>The requirements in this clause are applicable for UE configured with SA NR operation mode.</w:t>
      </w:r>
    </w:p>
    <w:p w14:paraId="5CD942D1" w14:textId="15C79052" w:rsidR="004C4BF4" w:rsidRPr="009C5807" w:rsidRDefault="004C4BF4" w:rsidP="004C4BF4">
      <w:ins w:id="9" w:author="RAN4#95e" w:date="2020-08-01T11:58:00Z">
        <w:r w:rsidRPr="00885F53">
          <w:t xml:space="preserve">The requirements in this </w:t>
        </w:r>
        <w:r>
          <w:t>clause</w:t>
        </w:r>
        <w:r w:rsidRPr="00885F53">
          <w:t xml:space="preserve"> are </w:t>
        </w:r>
        <w:r>
          <w:t xml:space="preserve">also </w:t>
        </w:r>
        <w:r w:rsidRPr="00885F53">
          <w:t>applicable for UE configured with SA NR operation mode</w:t>
        </w:r>
        <w:r>
          <w:t xml:space="preserve"> with CCA on PCC</w:t>
        </w:r>
        <w:r w:rsidRPr="00885F53">
          <w:t>.</w:t>
        </w:r>
      </w:ins>
    </w:p>
    <w:p w14:paraId="15FC5B15" w14:textId="09796734" w:rsidR="004C4BF4" w:rsidRPr="009C5807" w:rsidRDefault="004C4BF4" w:rsidP="004C4BF4">
      <w:r w:rsidRPr="009C5807">
        <w:t xml:space="preserve">When monitoring of multiple inter-RAT E-UTRAN carriers, inter-frequency NR carriers </w:t>
      </w:r>
      <w:ins w:id="10" w:author="RAN4#95e" w:date="2020-08-01T11:58:00Z">
        <w:r>
          <w:t>(with or without CCA)</w:t>
        </w:r>
        <w:r w:rsidRPr="00AE118D">
          <w:t xml:space="preserve"> </w:t>
        </w:r>
      </w:ins>
      <w:r w:rsidRPr="009C5807">
        <w:t xml:space="preserve">and inter-RAT UTRA FDD carriers using gaps (or without using gaps provided the UE supports such capability) is configured by </w:t>
      </w:r>
      <w:proofErr w:type="spellStart"/>
      <w:r w:rsidRPr="009C5807">
        <w:t>PCell</w:t>
      </w:r>
      <w:proofErr w:type="spellEnd"/>
      <w:r w:rsidRPr="009C5807">
        <w:t>, the UE shall be capable of performing one measurement of the configured measurement type (SS-RSRP, SS-RSRQ, SS-SINR, E-UTRAN RSRP, E-UTRAN RSRQ</w:t>
      </w:r>
      <w:r w:rsidRPr="009C5807">
        <w:rPr>
          <w:lang w:eastAsia="zh-CN"/>
        </w:rPr>
        <w:t>, E-UTRAN RS-SINR</w:t>
      </w:r>
      <w:r w:rsidRPr="009C5807">
        <w:t xml:space="preserve"> measurements, </w:t>
      </w:r>
      <w:r w:rsidRPr="009C5807">
        <w:rPr>
          <w:rFonts w:cs="v4.2.0"/>
        </w:rPr>
        <w:t xml:space="preserve">UTRAN FDD CPICH measurement, </w:t>
      </w:r>
      <w:r w:rsidRPr="009C5807">
        <w:t>etc.) of detected cells on all the layers.</w:t>
      </w:r>
    </w:p>
    <w:p w14:paraId="0D3EFB84" w14:textId="77777777" w:rsidR="004C4BF4" w:rsidRPr="009C5807" w:rsidRDefault="004C4BF4" w:rsidP="004C4BF4">
      <w:pPr>
        <w:rPr>
          <w:sz w:val="22"/>
          <w:lang w:eastAsia="zh-CN"/>
        </w:rPr>
      </w:pPr>
      <w:r w:rsidRPr="009C5807">
        <w:t xml:space="preserve">For </w:t>
      </w:r>
      <w:r w:rsidRPr="009C5807">
        <w:rPr>
          <w:lang w:eastAsia="ko-KR"/>
        </w:rPr>
        <w:t xml:space="preserve">UE configured with the NR SA operation, </w:t>
      </w:r>
      <w:r w:rsidRPr="009C5807">
        <w:t xml:space="preserve">the effective total number of frequencies, excluding the frequencies of the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</w:t>
      </w:r>
      <w:proofErr w:type="spellStart"/>
      <w:r w:rsidRPr="009C5807">
        <w:t>SCells</w:t>
      </w:r>
      <w:proofErr w:type="spellEnd"/>
      <w:r w:rsidRPr="009C5807">
        <w:t xml:space="preserve"> being monitored, is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SA</w:t>
      </w:r>
      <w:r w:rsidRPr="009C5807">
        <w:t>, which is defined as:</w:t>
      </w:r>
    </w:p>
    <w:p w14:paraId="4443A3FC" w14:textId="77777777" w:rsidR="004C4BF4" w:rsidRPr="009C5807" w:rsidRDefault="004C4BF4" w:rsidP="004C4BF4">
      <w:pPr>
        <w:pStyle w:val="EQ"/>
        <w:rPr>
          <w:lang w:val="sv-SE"/>
        </w:rPr>
      </w:pPr>
      <w:r w:rsidRPr="000F7672">
        <w:tab/>
      </w:r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freq, SA</w:t>
      </w:r>
      <w:r w:rsidRPr="009C5807">
        <w:rPr>
          <w:lang w:val="sv-SE"/>
        </w:rPr>
        <w:t xml:space="preserve"> = N</w:t>
      </w:r>
      <w:r w:rsidRPr="009C5807">
        <w:rPr>
          <w:vertAlign w:val="subscript"/>
          <w:lang w:val="sv-SE"/>
        </w:rPr>
        <w:t>freq, SA, NR</w:t>
      </w:r>
      <w:r w:rsidRPr="009C5807">
        <w:rPr>
          <w:lang w:val="sv-SE"/>
        </w:rPr>
        <w:t xml:space="preserve"> + N</w:t>
      </w:r>
      <w:r w:rsidRPr="009C5807">
        <w:rPr>
          <w:vertAlign w:val="subscript"/>
          <w:lang w:val="sv-SE"/>
        </w:rPr>
        <w:t>freq, SA, E-UTRA</w:t>
      </w:r>
      <w:r w:rsidRPr="009C5807">
        <w:rPr>
          <w:lang w:val="sv-SE"/>
        </w:rPr>
        <w:t>+ N</w:t>
      </w:r>
      <w:r w:rsidRPr="009C5807">
        <w:rPr>
          <w:vertAlign w:val="subscript"/>
          <w:lang w:val="sv-SE"/>
        </w:rPr>
        <w:t>freq, SA, UTRA</w:t>
      </w:r>
      <w:r w:rsidRPr="009C5807">
        <w:rPr>
          <w:lang w:val="sv-SE"/>
        </w:rPr>
        <w:t>,</w:t>
      </w:r>
    </w:p>
    <w:p w14:paraId="71F6DAC1" w14:textId="77777777" w:rsidR="004C4BF4" w:rsidRPr="009C5807" w:rsidRDefault="004C4BF4" w:rsidP="004C4BF4">
      <w:r w:rsidRPr="009C5807">
        <w:t>where</w:t>
      </w:r>
    </w:p>
    <w:p w14:paraId="263300A5" w14:textId="77777777" w:rsidR="004C4BF4" w:rsidRPr="009C5807" w:rsidRDefault="004C4BF4" w:rsidP="004C4BF4">
      <w:pPr>
        <w:pStyle w:val="B1"/>
      </w:pPr>
      <w:r w:rsidRPr="009C5807">
        <w:lastRenderedPageBreak/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SA, E-UTRA</w:t>
      </w:r>
      <w:r w:rsidRPr="009C5807">
        <w:t xml:space="preserve"> is the number of E-UTRA inter-RAT carriers being monitored (FDD and TDD) as configured by </w:t>
      </w:r>
      <w:proofErr w:type="spellStart"/>
      <w:r w:rsidRPr="009C5807">
        <w:t>PCell</w:t>
      </w:r>
      <w:proofErr w:type="spellEnd"/>
      <w:r w:rsidRPr="009C5807">
        <w:t xml:space="preserve"> or via LPP [22],</w:t>
      </w:r>
    </w:p>
    <w:p w14:paraId="0DAC8E64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SA, UTRA</w:t>
      </w:r>
      <w:r w:rsidRPr="009C5807">
        <w:t xml:space="preserve"> is the number of UTRA FDD inter-RAT carriers being monitored as configured by </w:t>
      </w:r>
      <w:proofErr w:type="spellStart"/>
      <w:r w:rsidRPr="009C5807">
        <w:t>PCell</w:t>
      </w:r>
      <w:proofErr w:type="spellEnd"/>
      <w:r w:rsidRPr="009C5807">
        <w:t>,</w:t>
      </w:r>
    </w:p>
    <w:p w14:paraId="2FDF3AA4" w14:textId="77777777" w:rsidR="004C4BF4" w:rsidRPr="009C5807" w:rsidRDefault="004C4BF4" w:rsidP="004C4BF4">
      <w:pPr>
        <w:pStyle w:val="B1"/>
      </w:pPr>
      <w:r w:rsidRPr="009C5807">
        <w:rPr>
          <w:rFonts w:cs="v4.2.0"/>
          <w:lang w:val="en-US"/>
        </w:rPr>
        <w:tab/>
      </w:r>
      <w:proofErr w:type="spellStart"/>
      <w:r w:rsidRPr="009C5807">
        <w:rPr>
          <w:rFonts w:cs="v4.2.0"/>
          <w:lang w:val="en-US"/>
        </w:rPr>
        <w:t>N</w:t>
      </w:r>
      <w:r w:rsidRPr="009C5807">
        <w:rPr>
          <w:rFonts w:cs="v4.2.0"/>
          <w:vertAlign w:val="subscript"/>
          <w:lang w:val="en-US"/>
        </w:rPr>
        <w:t>freq</w:t>
      </w:r>
      <w:proofErr w:type="spellEnd"/>
      <w:r w:rsidRPr="009C5807">
        <w:rPr>
          <w:rFonts w:cs="v4.2.0"/>
          <w:vertAlign w:val="subscript"/>
          <w:lang w:val="en-US"/>
        </w:rPr>
        <w:t>, SA, NR</w:t>
      </w:r>
      <w:r w:rsidRPr="009C5807">
        <w:rPr>
          <w:rFonts w:cs="v4.2.0"/>
          <w:lang w:val="en-US"/>
        </w:rPr>
        <w:t xml:space="preserve"> </w:t>
      </w:r>
      <w:r w:rsidRPr="009C5807">
        <w:t xml:space="preserve">is the number of NR inter-frequency carriers being monitored as configured by </w:t>
      </w:r>
      <w:proofErr w:type="spellStart"/>
      <w:r w:rsidRPr="009C5807">
        <w:t>PCell</w:t>
      </w:r>
      <w:proofErr w:type="spellEnd"/>
      <w:r w:rsidRPr="009C5807">
        <w:t>.</w:t>
      </w:r>
    </w:p>
    <w:p w14:paraId="21D974C8" w14:textId="77777777" w:rsidR="004C4BF4" w:rsidRPr="009C5807" w:rsidRDefault="004C4BF4" w:rsidP="004C4BF4">
      <w:pPr>
        <w:pStyle w:val="Heading4"/>
      </w:pPr>
      <w:r w:rsidRPr="009C5807">
        <w:t>9.1.3.1b</w:t>
      </w:r>
      <w:r w:rsidRPr="009C5807">
        <w:tab/>
        <w:t>NE-DC: Monitoring of multiple layers using gaps</w:t>
      </w:r>
    </w:p>
    <w:p w14:paraId="2E61CFE9" w14:textId="77777777" w:rsidR="004C4BF4" w:rsidRPr="009C5807" w:rsidRDefault="004C4BF4" w:rsidP="004C4BF4">
      <w:r w:rsidRPr="009C5807">
        <w:t>The requirements in this clause are applicable for UE capable of and configured with the NE-DC operation mode.</w:t>
      </w:r>
    </w:p>
    <w:p w14:paraId="7971DA68" w14:textId="77777777" w:rsidR="004C4BF4" w:rsidRPr="009C5807" w:rsidRDefault="004C4BF4" w:rsidP="004C4BF4">
      <w:r w:rsidRPr="009C5807">
        <w:t xml:space="preserve">When monitoring of multiple inter-frequency E-UTRAN carriers as configured by E-UTRA </w:t>
      </w:r>
      <w:proofErr w:type="spellStart"/>
      <w:r w:rsidRPr="009C5807">
        <w:t>PSCell</w:t>
      </w:r>
      <w:proofErr w:type="spellEnd"/>
      <w:r w:rsidRPr="009C5807">
        <w:t xml:space="preserve">, inter-RAT E-UTRAN carriers as configured by </w:t>
      </w:r>
      <w:proofErr w:type="spellStart"/>
      <w:r w:rsidRPr="009C5807">
        <w:t>PCell</w:t>
      </w:r>
      <w:proofErr w:type="spellEnd"/>
      <w:r w:rsidRPr="009C5807">
        <w:t xml:space="preserve">, inter-RAT UTRA FDD carriers as configured by </w:t>
      </w:r>
      <w:proofErr w:type="spellStart"/>
      <w:r w:rsidRPr="009C5807">
        <w:t>PCell</w:t>
      </w:r>
      <w:proofErr w:type="spellEnd"/>
      <w:r w:rsidRPr="009C5807">
        <w:t xml:space="preserve">, and inter-frequency NR carriers as configured by </w:t>
      </w:r>
      <w:proofErr w:type="spellStart"/>
      <w:r w:rsidRPr="009C5807">
        <w:t>PCell</w:t>
      </w:r>
      <w:proofErr w:type="spellEnd"/>
      <w:r w:rsidRPr="009C5807">
        <w:t xml:space="preserve"> using gaps (or without using gaps provided the UE supports such capability) is configured, the UE shall be capable of performing one measurement of the configured measurement type (SS-RSRP, SS-RSRQ, SS-SINR, SFTD, E-UTRAN RSRP, E-UTRAN RSRQ, and E-UTRAN RS-SINR measurements</w:t>
      </w:r>
      <w:r w:rsidRPr="009C5807">
        <w:rPr>
          <w:rFonts w:cs="v4.2.0"/>
        </w:rPr>
        <w:t xml:space="preserve">, UTRAN FDD CPICH measurements, </w:t>
      </w:r>
      <w:r w:rsidRPr="009C5807">
        <w:t>etc.) of detected cells on all the layers.</w:t>
      </w:r>
    </w:p>
    <w:p w14:paraId="1FD4D3E6" w14:textId="77777777" w:rsidR="004C4BF4" w:rsidRPr="009C5807" w:rsidRDefault="004C4BF4" w:rsidP="004C4BF4">
      <w:r w:rsidRPr="009C5807">
        <w:t xml:space="preserve">For </w:t>
      </w:r>
      <w:r w:rsidRPr="009C5807">
        <w:rPr>
          <w:lang w:eastAsia="ko-KR"/>
        </w:rPr>
        <w:t>UE configured with the NE-DC operation, t</w:t>
      </w:r>
      <w:r w:rsidRPr="009C5807">
        <w:t xml:space="preserve">he effective total number of frequencies excluding the frequencies of the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SCells</w:t>
      </w:r>
      <w:proofErr w:type="spellEnd"/>
      <w:r w:rsidRPr="009C5807">
        <w:t xml:space="preserve">, E-UTRA </w:t>
      </w:r>
      <w:proofErr w:type="spellStart"/>
      <w:r w:rsidRPr="009C5807">
        <w:t>PSCell</w:t>
      </w:r>
      <w:proofErr w:type="spellEnd"/>
      <w:r w:rsidRPr="009C5807">
        <w:t xml:space="preserve">, and E-UTRA </w:t>
      </w:r>
      <w:proofErr w:type="spellStart"/>
      <w:r w:rsidRPr="009C5807">
        <w:t>SCells</w:t>
      </w:r>
      <w:proofErr w:type="spellEnd"/>
      <w:r w:rsidRPr="009C5807">
        <w:t xml:space="preserve"> being monitored is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NE-DC</w:t>
      </w:r>
      <w:r w:rsidRPr="009C5807">
        <w:t>, which is defined as:</w:t>
      </w:r>
    </w:p>
    <w:p w14:paraId="42D1EBCE" w14:textId="77777777" w:rsidR="004C4BF4" w:rsidRPr="009C5807" w:rsidRDefault="004C4BF4" w:rsidP="004C4BF4">
      <w:pPr>
        <w:pStyle w:val="EQ"/>
      </w:pPr>
      <w:r>
        <w:tab/>
      </w:r>
      <w:r w:rsidRPr="009C5807">
        <w:t>N</w:t>
      </w:r>
      <w:r w:rsidRPr="009C5807">
        <w:rPr>
          <w:vertAlign w:val="subscript"/>
        </w:rPr>
        <w:t>freq, NE-DC</w:t>
      </w:r>
      <w:r w:rsidRPr="009C5807">
        <w:t xml:space="preserve"> = N</w:t>
      </w:r>
      <w:r w:rsidRPr="009C5807">
        <w:rPr>
          <w:vertAlign w:val="subscript"/>
        </w:rPr>
        <w:t>freq, NE-DC, NR</w:t>
      </w:r>
      <w:r w:rsidRPr="009C5807">
        <w:t xml:space="preserve"> + N</w:t>
      </w:r>
      <w:r w:rsidRPr="009C5807">
        <w:rPr>
          <w:vertAlign w:val="subscript"/>
        </w:rPr>
        <w:t>freq, NE-DC, E-UTRA</w:t>
      </w:r>
      <w:r w:rsidRPr="009C5807">
        <w:t>+ N</w:t>
      </w:r>
      <w:r w:rsidRPr="009C5807">
        <w:rPr>
          <w:vertAlign w:val="subscript"/>
        </w:rPr>
        <w:t>freq, NE-DC, UTRA</w:t>
      </w:r>
      <w:r w:rsidRPr="009C5807">
        <w:t>,</w:t>
      </w:r>
    </w:p>
    <w:p w14:paraId="0A502218" w14:textId="77777777" w:rsidR="004C4BF4" w:rsidRPr="009C5807" w:rsidRDefault="004C4BF4" w:rsidP="004C4BF4">
      <w:r w:rsidRPr="009C5807">
        <w:t>where</w:t>
      </w:r>
    </w:p>
    <w:p w14:paraId="3F38A78B" w14:textId="77777777" w:rsidR="004C4BF4" w:rsidRPr="009C5807" w:rsidRDefault="004C4BF4" w:rsidP="004C4BF4">
      <w:pPr>
        <w:pStyle w:val="B1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NE-DC, NR</w:t>
      </w:r>
      <w:r w:rsidRPr="009C5807">
        <w:t xml:space="preserve"> is the number of NR inter-frequency carriers being monitored as configured by </w:t>
      </w:r>
      <w:proofErr w:type="spellStart"/>
      <w:r w:rsidRPr="009C5807">
        <w:t>PCell</w:t>
      </w:r>
      <w:proofErr w:type="spellEnd"/>
      <w:r w:rsidRPr="009C5807">
        <w:t xml:space="preserve">, </w:t>
      </w:r>
    </w:p>
    <w:p w14:paraId="7B805B81" w14:textId="77777777" w:rsidR="004C4BF4" w:rsidRPr="009C5807" w:rsidRDefault="004C4BF4" w:rsidP="004C4BF4">
      <w:pPr>
        <w:pStyle w:val="B1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NE-DC, UTRA</w:t>
      </w:r>
      <w:r w:rsidRPr="009C5807">
        <w:t xml:space="preserve"> is the number of UTRA FDD inter-RAT carriers being monitored as configured by </w:t>
      </w:r>
      <w:proofErr w:type="spellStart"/>
      <w:r w:rsidRPr="009C5807">
        <w:t>PCell</w:t>
      </w:r>
      <w:proofErr w:type="spellEnd"/>
      <w:r w:rsidRPr="009C5807">
        <w:t>,</w:t>
      </w:r>
    </w:p>
    <w:p w14:paraId="0643662B" w14:textId="77777777" w:rsidR="004C4BF4" w:rsidRPr="009C5807" w:rsidRDefault="004C4BF4" w:rsidP="004C4BF4">
      <w:pPr>
        <w:pStyle w:val="B1"/>
        <w:rPr>
          <w:lang w:val="sv-SE"/>
        </w:rPr>
      </w:pPr>
      <w:r w:rsidRPr="009C5807">
        <w:tab/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NE-DC, E-UTRA</w:t>
      </w:r>
      <w:r w:rsidRPr="009C5807">
        <w:rPr>
          <w:lang w:val="sv-SE"/>
        </w:rPr>
        <w:t xml:space="preserve"> </w:t>
      </w:r>
      <w:r w:rsidRPr="009C5807">
        <w:rPr>
          <w:rFonts w:hint="eastAsia"/>
          <w:lang w:val="sv-SE"/>
        </w:rPr>
        <w:t>≤</w:t>
      </w:r>
      <w:r w:rsidRPr="009C5807">
        <w:rPr>
          <w:lang w:val="sv-SE"/>
        </w:rPr>
        <w:t xml:space="preserve"> </w:t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NE-DC, E-UTRA, inter-RAT</w:t>
      </w:r>
      <w:r w:rsidRPr="009C5807">
        <w:rPr>
          <w:lang w:val="sv-SE"/>
        </w:rPr>
        <w:t xml:space="preserve"> + </w:t>
      </w:r>
      <w:proofErr w:type="spellStart"/>
      <w:r w:rsidRPr="009C5807">
        <w:rPr>
          <w:lang w:val="sv-SE"/>
        </w:rPr>
        <w:t>N</w:t>
      </w:r>
      <w:r w:rsidRPr="009C5807">
        <w:rPr>
          <w:vertAlign w:val="subscript"/>
          <w:lang w:val="sv-SE"/>
        </w:rPr>
        <w:t>freq</w:t>
      </w:r>
      <w:proofErr w:type="spellEnd"/>
      <w:r w:rsidRPr="009C5807">
        <w:rPr>
          <w:vertAlign w:val="subscript"/>
          <w:lang w:val="sv-SE"/>
        </w:rPr>
        <w:t>, NE-DC, E-UTRA, inter-</w:t>
      </w:r>
      <w:proofErr w:type="spellStart"/>
      <w:r w:rsidRPr="009C5807">
        <w:rPr>
          <w:vertAlign w:val="subscript"/>
          <w:lang w:val="sv-SE"/>
        </w:rPr>
        <w:t>freq</w:t>
      </w:r>
      <w:proofErr w:type="spellEnd"/>
    </w:p>
    <w:p w14:paraId="62B32E4D" w14:textId="77777777" w:rsidR="004C4BF4" w:rsidRPr="009C5807" w:rsidRDefault="004C4BF4" w:rsidP="004C4BF4">
      <w:pPr>
        <w:pStyle w:val="B3"/>
      </w:pPr>
      <w:r w:rsidRPr="009C5807">
        <w:t>where</w:t>
      </w:r>
    </w:p>
    <w:p w14:paraId="0F042009" w14:textId="77777777" w:rsidR="004C4BF4" w:rsidRPr="009C5807" w:rsidRDefault="004C4BF4" w:rsidP="004C4BF4">
      <w:pPr>
        <w:pStyle w:val="B4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 xml:space="preserve">, </w:t>
      </w:r>
      <w:r w:rsidRPr="009C5807">
        <w:rPr>
          <w:vertAlign w:val="subscript"/>
          <w:lang w:val="en-US"/>
        </w:rPr>
        <w:t>NE-DC, E-UTRA</w:t>
      </w:r>
      <w:r w:rsidRPr="009C5807">
        <w:rPr>
          <w:vertAlign w:val="subscript"/>
        </w:rPr>
        <w:t>, inter-RAT</w:t>
      </w:r>
      <w:r w:rsidRPr="009C5807">
        <w:t xml:space="preserve"> is the number of E-UTRA inter-RAT carriers (FDD and TDD) </w:t>
      </w:r>
      <w:r w:rsidRPr="009C5807">
        <w:rPr>
          <w:lang w:eastAsia="zh-CN"/>
        </w:rPr>
        <w:t xml:space="preserve">excluding E-UTRA serving carrier(s) </w:t>
      </w:r>
      <w:r w:rsidRPr="009C5807">
        <w:t xml:space="preserve">being monitored as configured by </w:t>
      </w:r>
      <w:proofErr w:type="spellStart"/>
      <w:r w:rsidRPr="009C5807">
        <w:t>PCell</w:t>
      </w:r>
      <w:proofErr w:type="spellEnd"/>
      <w:r w:rsidRPr="009C5807">
        <w:t xml:space="preserve"> or via LPP [22],</w:t>
      </w:r>
    </w:p>
    <w:p w14:paraId="2C4DA780" w14:textId="77777777" w:rsidR="004C4BF4" w:rsidRPr="009C5807" w:rsidRDefault="004C4BF4" w:rsidP="004C4BF4">
      <w:pPr>
        <w:pStyle w:val="B4"/>
      </w:pP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 xml:space="preserve">, </w:t>
      </w:r>
      <w:r w:rsidRPr="009C5807">
        <w:rPr>
          <w:vertAlign w:val="subscript"/>
          <w:lang w:val="en-US"/>
        </w:rPr>
        <w:t>NE-DC, E-UTRA</w:t>
      </w:r>
      <w:r w:rsidRPr="009C5807">
        <w:rPr>
          <w:vertAlign w:val="subscript"/>
        </w:rPr>
        <w:t>, inter-</w:t>
      </w:r>
      <w:proofErr w:type="spellStart"/>
      <w:r w:rsidRPr="009C5807">
        <w:rPr>
          <w:vertAlign w:val="subscript"/>
        </w:rPr>
        <w:t>freq</w:t>
      </w:r>
      <w:proofErr w:type="spellEnd"/>
      <w:r w:rsidRPr="009C5807">
        <w:t xml:space="preserve"> is the number of E-UTRA inter-frequency carriers (FDD and TDD) being monitored as configured by E-UTRA </w:t>
      </w:r>
      <w:proofErr w:type="spellStart"/>
      <w:r w:rsidRPr="009C5807">
        <w:t>PSCell</w:t>
      </w:r>
      <w:proofErr w:type="spellEnd"/>
      <w:r w:rsidRPr="009C5807">
        <w:t xml:space="preserve"> [15] or via LPP [22].</w:t>
      </w:r>
    </w:p>
    <w:p w14:paraId="3A1FB61D" w14:textId="77777777" w:rsidR="004C4BF4" w:rsidRPr="009C5807" w:rsidRDefault="004C4BF4" w:rsidP="004C4BF4">
      <w:pPr>
        <w:pStyle w:val="Heading4"/>
      </w:pPr>
      <w:r w:rsidRPr="009C5807">
        <w:t>9.1.3.1c</w:t>
      </w:r>
      <w:r w:rsidRPr="009C5807">
        <w:tab/>
        <w:t>NR-DC: Monitoring of multiple layers using gaps</w:t>
      </w:r>
    </w:p>
    <w:p w14:paraId="6D9A3D7D" w14:textId="77777777" w:rsidR="004C4BF4" w:rsidRPr="009C5807" w:rsidRDefault="004C4BF4" w:rsidP="004C4BF4">
      <w:r w:rsidRPr="009C5807">
        <w:t>The requirements in this clause are applicable for UE configured with NR-DC operation mode.</w:t>
      </w:r>
    </w:p>
    <w:p w14:paraId="5135E523" w14:textId="77777777" w:rsidR="004C4BF4" w:rsidRPr="009C5807" w:rsidRDefault="004C4BF4" w:rsidP="004C4BF4">
      <w:r w:rsidRPr="009C5807">
        <w:t xml:space="preserve">When monitoring of multiple inter-RAT E-UTRAN carriers and inter-frequency NR carriers using gaps (or without using gaps provided the UE supports such capability) </w:t>
      </w:r>
      <w:r w:rsidRPr="009C5807">
        <w:rPr>
          <w:lang w:eastAsia="zh-CN"/>
        </w:rPr>
        <w:t>as</w:t>
      </w:r>
      <w:r w:rsidRPr="009C5807">
        <w:t xml:space="preserve"> configured by </w:t>
      </w:r>
      <w:proofErr w:type="spellStart"/>
      <w:r w:rsidRPr="009C5807">
        <w:t>PCell</w:t>
      </w:r>
      <w:proofErr w:type="spellEnd"/>
      <w:r w:rsidRPr="009C5807">
        <w:rPr>
          <w:lang w:eastAsia="zh-CN"/>
        </w:rPr>
        <w:t xml:space="preserve">, </w:t>
      </w:r>
      <w:r w:rsidRPr="009C5807">
        <w:t xml:space="preserve">inter-RAT UTRA FDD carriers as configured by </w:t>
      </w:r>
      <w:proofErr w:type="spellStart"/>
      <w:r w:rsidRPr="009C5807">
        <w:t>PCell</w:t>
      </w:r>
      <w:proofErr w:type="spellEnd"/>
      <w:r w:rsidRPr="009C5807">
        <w:t xml:space="preserve">, </w:t>
      </w:r>
      <w:r w:rsidRPr="009C5807">
        <w:rPr>
          <w:lang w:eastAsia="zh-CN"/>
        </w:rPr>
        <w:t xml:space="preserve">and </w:t>
      </w:r>
      <w:r w:rsidRPr="009C5807">
        <w:t xml:space="preserve">inter-frequency NR carriers as configured by </w:t>
      </w:r>
      <w:proofErr w:type="spellStart"/>
      <w:r w:rsidRPr="009C5807">
        <w:t>PSCell</w:t>
      </w:r>
      <w:proofErr w:type="spellEnd"/>
      <w:r w:rsidRPr="009C5807">
        <w:t xml:space="preserve"> </w:t>
      </w:r>
      <w:r w:rsidRPr="009C5807">
        <w:rPr>
          <w:lang w:eastAsia="zh-CN"/>
        </w:rPr>
        <w:t>is configured</w:t>
      </w:r>
      <w:r w:rsidRPr="009C5807">
        <w:t>, the UE shall be capable of performing one measurement of the configured measurement type (SS-RSRP, SS-RSRQ, SS-SINR, E-UTRAN RSRP, E-UTRAN RSRQ</w:t>
      </w:r>
      <w:r w:rsidRPr="009C5807">
        <w:rPr>
          <w:lang w:eastAsia="zh-CN"/>
        </w:rPr>
        <w:t>, E-UTRAN RS-SINR</w:t>
      </w:r>
      <w:r w:rsidRPr="009C5807">
        <w:t xml:space="preserve"> measurements, </w:t>
      </w:r>
      <w:r w:rsidRPr="009C5807">
        <w:rPr>
          <w:rFonts w:cs="v4.2.0"/>
        </w:rPr>
        <w:t xml:space="preserve">UTRAN FDD CPICH measurements, </w:t>
      </w:r>
      <w:r w:rsidRPr="009C5807">
        <w:t>etc.) of detected cells on all the layers.</w:t>
      </w:r>
    </w:p>
    <w:p w14:paraId="1BA44BF4" w14:textId="77777777" w:rsidR="004C4BF4" w:rsidRPr="009C5807" w:rsidRDefault="004C4BF4" w:rsidP="004C4BF4">
      <w:pPr>
        <w:rPr>
          <w:sz w:val="22"/>
          <w:lang w:eastAsia="zh-CN"/>
        </w:rPr>
      </w:pPr>
      <w:r w:rsidRPr="009C5807">
        <w:t xml:space="preserve">For </w:t>
      </w:r>
      <w:r w:rsidRPr="009C5807">
        <w:rPr>
          <w:lang w:eastAsia="ko-KR"/>
        </w:rPr>
        <w:t xml:space="preserve">UE configured with the NR-DC operation, </w:t>
      </w:r>
      <w:r w:rsidRPr="009C5807">
        <w:t xml:space="preserve">the effective total number of frequencies, excluding the frequencies of the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</w:t>
      </w:r>
      <w:proofErr w:type="spellStart"/>
      <w:r w:rsidRPr="009C5807">
        <w:t>SCells</w:t>
      </w:r>
      <w:proofErr w:type="spellEnd"/>
      <w:r w:rsidRPr="009C5807">
        <w:t xml:space="preserve"> being monitored, is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</w:t>
      </w:r>
      <w:r w:rsidRPr="009C5807">
        <w:t>, which is defined as:</w:t>
      </w:r>
    </w:p>
    <w:p w14:paraId="09029A1F" w14:textId="77777777" w:rsidR="004C4BF4" w:rsidRPr="009C5807" w:rsidRDefault="004C4BF4" w:rsidP="004C4BF4"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</w:t>
      </w:r>
      <w:r w:rsidRPr="009C5807">
        <w:t xml:space="preserve"> =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NR-DC, NR</w:t>
      </w:r>
      <w:r w:rsidRPr="009C5807">
        <w:t xml:space="preserve"> +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NR-DC, E-UTRA</w:t>
      </w:r>
      <w:r w:rsidRPr="009C5807">
        <w:t xml:space="preserve">+ </w:t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NR-DC, UTRA</w:t>
      </w:r>
      <w:r w:rsidRPr="009C5807">
        <w:t>,</w:t>
      </w:r>
    </w:p>
    <w:p w14:paraId="43DF5FDE" w14:textId="77777777" w:rsidR="004C4BF4" w:rsidRPr="009C5807" w:rsidRDefault="004C4BF4" w:rsidP="004C4BF4">
      <w:r w:rsidRPr="009C5807">
        <w:t>where</w:t>
      </w:r>
    </w:p>
    <w:p w14:paraId="6B6DA1DC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NR-DC, E-UTRA</w:t>
      </w:r>
      <w:r w:rsidRPr="009C5807">
        <w:t xml:space="preserve"> is the number of E-UTRA inter-RAT carriers being monitored (FDD and TDD) as configured by </w:t>
      </w:r>
      <w:proofErr w:type="spellStart"/>
      <w:r w:rsidRPr="009C5807">
        <w:t>PCell</w:t>
      </w:r>
      <w:proofErr w:type="spellEnd"/>
      <w:r w:rsidRPr="009C5807">
        <w:t xml:space="preserve"> or via LPP [22]. </w:t>
      </w:r>
    </w:p>
    <w:p w14:paraId="67E7696F" w14:textId="77777777" w:rsidR="004C4BF4" w:rsidRPr="009C5807" w:rsidRDefault="004C4BF4" w:rsidP="004C4BF4">
      <w:pPr>
        <w:pStyle w:val="B1"/>
        <w:rPr>
          <w:rFonts w:cs="v4.2.0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t>N</w:t>
      </w:r>
      <w:r w:rsidRPr="009C5807">
        <w:rPr>
          <w:vertAlign w:val="subscript"/>
        </w:rPr>
        <w:t>freq</w:t>
      </w:r>
      <w:proofErr w:type="spellEnd"/>
      <w:r w:rsidRPr="009C5807">
        <w:rPr>
          <w:vertAlign w:val="subscript"/>
        </w:rPr>
        <w:t>, NE-DC, UTRA</w:t>
      </w:r>
      <w:r w:rsidRPr="009C5807">
        <w:rPr>
          <w:rFonts w:cs="v4.2.0"/>
        </w:rPr>
        <w:t xml:space="preserve"> </w:t>
      </w:r>
      <w:r w:rsidRPr="009C5807">
        <w:t xml:space="preserve">is the number of UTRA FDD inter-RAT carriers being monitored as configured by </w:t>
      </w:r>
      <w:proofErr w:type="spellStart"/>
      <w:r w:rsidRPr="009C5807">
        <w:t>PCell</w:t>
      </w:r>
      <w:proofErr w:type="spellEnd"/>
      <w:r w:rsidRPr="009C5807">
        <w:t>,</w:t>
      </w:r>
    </w:p>
    <w:p w14:paraId="33C4B28C" w14:textId="77777777" w:rsidR="004C4BF4" w:rsidRPr="009C5807" w:rsidRDefault="004C4BF4" w:rsidP="004C4BF4">
      <w:pPr>
        <w:pStyle w:val="B1"/>
        <w:rPr>
          <w:lang w:eastAsia="zh-CN"/>
        </w:rPr>
      </w:pPr>
      <w:r w:rsidRPr="009C5807">
        <w:rPr>
          <w:rFonts w:cs="v4.2.0"/>
          <w:lang w:val="en-US"/>
        </w:rPr>
        <w:t>-</w:t>
      </w:r>
      <w:r w:rsidRPr="009C5807">
        <w:rPr>
          <w:rFonts w:cs="v4.2.0"/>
          <w:lang w:val="en-US"/>
        </w:rPr>
        <w:tab/>
      </w:r>
      <w:proofErr w:type="spellStart"/>
      <w:r w:rsidRPr="009C5807">
        <w:rPr>
          <w:rFonts w:cs="v4.2.0"/>
          <w:lang w:val="en-US"/>
        </w:rPr>
        <w:t>N</w:t>
      </w:r>
      <w:r w:rsidRPr="009C5807">
        <w:rPr>
          <w:rFonts w:cs="v4.2.0"/>
          <w:vertAlign w:val="subscript"/>
          <w:lang w:val="en-US"/>
        </w:rPr>
        <w:t>freq</w:t>
      </w:r>
      <w:proofErr w:type="spellEnd"/>
      <w:r w:rsidRPr="009C5807">
        <w:rPr>
          <w:rFonts w:cs="v4.2.0"/>
          <w:vertAlign w:val="subscript"/>
          <w:lang w:val="en-US"/>
        </w:rPr>
        <w:t>, NR-DC, NR</w:t>
      </w:r>
      <w:r w:rsidRPr="009C5807">
        <w:rPr>
          <w:rFonts w:cs="v4.2.0"/>
          <w:lang w:val="en-US"/>
        </w:rPr>
        <w:t xml:space="preserve"> </w:t>
      </w:r>
      <w:r w:rsidRPr="009C5807">
        <w:t xml:space="preserve">is the number of NR inter-frequency carriers being monitored as configured by </w:t>
      </w:r>
      <w:proofErr w:type="spellStart"/>
      <w:r w:rsidRPr="009C5807">
        <w:t>PCell</w:t>
      </w:r>
      <w:proofErr w:type="spellEnd"/>
      <w:r w:rsidRPr="009C5807">
        <w:t xml:space="preserve"> and </w:t>
      </w:r>
      <w:proofErr w:type="spellStart"/>
      <w:r w:rsidRPr="009C5807">
        <w:t>PSCell</w:t>
      </w:r>
      <w:proofErr w:type="spellEnd"/>
      <w:r w:rsidRPr="009C5807">
        <w:t>.</w:t>
      </w:r>
    </w:p>
    <w:p w14:paraId="1C027BEE" w14:textId="77777777" w:rsidR="004C4BF4" w:rsidRPr="009C5807" w:rsidRDefault="004C4BF4" w:rsidP="004C4BF4">
      <w:pPr>
        <w:pStyle w:val="Heading4"/>
      </w:pPr>
      <w:bookmarkStart w:id="11" w:name="_Toc535476004"/>
      <w:r w:rsidRPr="009C5807">
        <w:lastRenderedPageBreak/>
        <w:t>9.1.3.2</w:t>
      </w:r>
      <w:r w:rsidRPr="009C5807">
        <w:tab/>
        <w:t>EN-DC: Maximum allowed layers for multiple monitoring</w:t>
      </w:r>
      <w:bookmarkEnd w:id="11"/>
    </w:p>
    <w:p w14:paraId="26590F7C" w14:textId="77777777" w:rsidR="004C4BF4" w:rsidRPr="009C5807" w:rsidRDefault="004C4BF4" w:rsidP="004C4BF4">
      <w:pPr>
        <w:rPr>
          <w:lang w:eastAsia="ko-KR"/>
        </w:rPr>
      </w:pPr>
      <w:r w:rsidRPr="009C5807">
        <w:rPr>
          <w:lang w:eastAsia="ko-KR"/>
        </w:rPr>
        <w:t>If a UE is configured with EN-DC operation, the UE shall be capable of monitoring at least:</w:t>
      </w:r>
    </w:p>
    <w:p w14:paraId="41B3E076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inter-frequency carriers configured by </w:t>
      </w:r>
      <w:proofErr w:type="spellStart"/>
      <w:r w:rsidRPr="009C5807">
        <w:t>PSCell</w:t>
      </w:r>
      <w:proofErr w:type="spellEnd"/>
      <w:r w:rsidRPr="009C5807">
        <w:t>, and</w:t>
      </w:r>
    </w:p>
    <w:p w14:paraId="2CB6F598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inter-RAT carriers </w:t>
      </w:r>
      <w:r w:rsidRPr="009C5807">
        <w:rPr>
          <w:lang w:eastAsia="zh-CN"/>
        </w:rPr>
        <w:t xml:space="preserve">excluding NR serving carrier(s) </w:t>
      </w:r>
      <w:r w:rsidRPr="009C5807">
        <w:t xml:space="preserve">configured by E-UTRA </w:t>
      </w:r>
      <w:proofErr w:type="spellStart"/>
      <w:r w:rsidRPr="009C5807">
        <w:t>PCell</w:t>
      </w:r>
      <w:proofErr w:type="spellEnd"/>
      <w:r w:rsidRPr="009C5807">
        <w:t xml:space="preserve"> [15], and</w:t>
      </w:r>
    </w:p>
    <w:p w14:paraId="01F8A330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TDD inter-frequency carriers configured by E-UTRA </w:t>
      </w:r>
      <w:proofErr w:type="spellStart"/>
      <w:r w:rsidRPr="009C5807">
        <w:t>PCell</w:t>
      </w:r>
      <w:proofErr w:type="spellEnd"/>
      <w:r w:rsidRPr="009C5807">
        <w:t xml:space="preserve"> [15], and</w:t>
      </w:r>
    </w:p>
    <w:p w14:paraId="3A99092F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FDD inter-frequency carriers configured by E-UTRA </w:t>
      </w:r>
      <w:proofErr w:type="spellStart"/>
      <w:r w:rsidRPr="009C5807">
        <w:t>PCell</w:t>
      </w:r>
      <w:proofErr w:type="spellEnd"/>
      <w:r w:rsidRPr="009C5807">
        <w:t xml:space="preserve"> [15], and</w:t>
      </w:r>
    </w:p>
    <w:p w14:paraId="1C021204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3 FDD UTRA carriers, and</w:t>
      </w:r>
    </w:p>
    <w:p w14:paraId="1679E7F1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3 TDD UTRA carriers, and</w:t>
      </w:r>
    </w:p>
    <w:p w14:paraId="5DC3BCC6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32 GSM carriers (one GSM layer corresponds to 32 carriers), and</w:t>
      </w:r>
    </w:p>
    <w:p w14:paraId="392DE8EC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FDD inter-frequency carrier for RSTD measurements configured via LPP [22], and</w:t>
      </w:r>
    </w:p>
    <w:p w14:paraId="314D7C47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TDD inter-frequency carrier for RSTD measurements configured via LPP [22].</w:t>
      </w:r>
    </w:p>
    <w:p w14:paraId="04A581C5" w14:textId="77777777" w:rsidR="004C4BF4" w:rsidRPr="009C5807" w:rsidRDefault="004C4BF4" w:rsidP="004C4BF4">
      <w:r w:rsidRPr="009C5807">
        <w:rPr>
          <w:iCs/>
        </w:rPr>
        <w:t xml:space="preserve">In addition to the requirements defined above, </w:t>
      </w:r>
      <w:r w:rsidRPr="009C5807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</w:r>
      <w:r w:rsidRPr="009C5807">
        <w:rPr>
          <w:lang w:eastAsia="zh-CN"/>
        </w:rPr>
        <w:t xml:space="preserve">excluding NR serving carrier(s), comprising of any above defined combination of NR inter-RAT carriers excluding NR serving carrier(s) </w:t>
      </w:r>
      <w:r w:rsidRPr="009C5807">
        <w:t xml:space="preserve">configured by E-UTRA </w:t>
      </w:r>
      <w:proofErr w:type="spellStart"/>
      <w:r w:rsidRPr="009C5807">
        <w:t>PCell</w:t>
      </w:r>
      <w:proofErr w:type="spellEnd"/>
      <w:r w:rsidRPr="009C5807">
        <w:t xml:space="preserve"> and </w:t>
      </w:r>
      <w:r w:rsidRPr="009C5807">
        <w:rPr>
          <w:lang w:eastAsia="zh-CN"/>
        </w:rPr>
        <w:t xml:space="preserve">NR inter-frequency carriers configured by </w:t>
      </w:r>
      <w:proofErr w:type="spellStart"/>
      <w:r w:rsidRPr="009C5807">
        <w:t>PSCell</w:t>
      </w:r>
      <w:proofErr w:type="spellEnd"/>
      <w:r w:rsidRPr="009C5807">
        <w:t>.</w:t>
      </w:r>
    </w:p>
    <w:p w14:paraId="5C700B1A" w14:textId="77777777" w:rsidR="004C4BF4" w:rsidRPr="009C5807" w:rsidRDefault="004C4BF4" w:rsidP="004C4BF4">
      <w:r w:rsidRPr="009C5807">
        <w:t xml:space="preserve">When the E-UTRA </w:t>
      </w:r>
      <w:proofErr w:type="spellStart"/>
      <w:r w:rsidRPr="009C5807">
        <w:t>PCell</w:t>
      </w:r>
      <w:proofErr w:type="spellEnd"/>
      <w:r w:rsidRPr="009C5807">
        <w:t xml:space="preserve"> and </w:t>
      </w:r>
      <w:proofErr w:type="spellStart"/>
      <w:r w:rsidRPr="009C5807">
        <w:t>PSCell</w:t>
      </w:r>
      <w:proofErr w:type="spellEnd"/>
      <w:r w:rsidRPr="009C5807">
        <w:t xml:space="preserve"> configures the same NR carrier frequency layer to be monitored by the UE in synchronous intra-band EN-DC, this layer shall be counted only once to the total number of effective carrier frequency layers provided that the SFN-s and slot boundaries are aligned, unless the configured NR carrier frequency layers to be monitored have</w:t>
      </w:r>
    </w:p>
    <w:p w14:paraId="5166C88C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different RSSI measurement resources</w:t>
      </w:r>
      <w:r w:rsidRPr="009C5807">
        <w:rPr>
          <w:i/>
        </w:rPr>
        <w:t xml:space="preserve"> </w:t>
      </w:r>
      <w:r w:rsidRPr="009C5807">
        <w:t>or</w:t>
      </w:r>
    </w:p>
    <w:p w14:paraId="6F289679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different </w:t>
      </w:r>
      <w:proofErr w:type="spellStart"/>
      <w:r w:rsidRPr="009C5807">
        <w:rPr>
          <w:i/>
        </w:rPr>
        <w:t>deriveSSB-IndexFromCell</w:t>
      </w:r>
      <w:proofErr w:type="spellEnd"/>
      <w:r w:rsidRPr="009C5807">
        <w:t xml:space="preserve"> indications or</w:t>
      </w:r>
    </w:p>
    <w:p w14:paraId="6AE4C155" w14:textId="67F4E385" w:rsidR="00FF1D0D" w:rsidRDefault="004C4BF4" w:rsidP="00FF1D0D">
      <w:pPr>
        <w:pStyle w:val="B1"/>
        <w:rPr>
          <w:ins w:id="12" w:author="Jerry Cui" w:date="2020-08-01T12:00:00Z"/>
        </w:rPr>
      </w:pPr>
      <w:r w:rsidRPr="009C5807">
        <w:t>-</w:t>
      </w:r>
      <w:r w:rsidRPr="009C5807">
        <w:tab/>
        <w:t>different SMTC configurations</w:t>
      </w:r>
      <w:ins w:id="13" w:author="Jerry Cui" w:date="2020-08-01T12:00:00Z">
        <w:r w:rsidR="00FF1D0D">
          <w:t xml:space="preserve"> or</w:t>
        </w:r>
      </w:ins>
    </w:p>
    <w:p w14:paraId="64D9B7D6" w14:textId="77777777" w:rsidR="00FF1D0D" w:rsidRPr="00882377" w:rsidRDefault="00FF1D0D" w:rsidP="00FF1D0D">
      <w:pPr>
        <w:pStyle w:val="B1"/>
        <w:rPr>
          <w:ins w:id="14" w:author="Jerry Cui" w:date="2020-08-01T12:00:00Z"/>
          <w:lang w:eastAsia="zh-CN"/>
        </w:rPr>
      </w:pPr>
      <w:ins w:id="15" w:author="Jerry Cui" w:date="2020-08-01T12:00:00Z">
        <w:r w:rsidRPr="00882377">
          <w:t xml:space="preserve">- </w:t>
        </w:r>
        <w:r w:rsidRPr="00882377">
          <w:tab/>
          <w:t xml:space="preserve">different </w:t>
        </w:r>
        <w:r w:rsidRPr="00882377">
          <w:rPr>
            <w:i/>
            <w:iCs/>
            <w:lang w:eastAsia="zh-CN"/>
          </w:rPr>
          <w:t>ssb-PositionQCL-Common-r16</w:t>
        </w:r>
        <w:r w:rsidRPr="00882377">
          <w:rPr>
            <w:lang w:eastAsia="zh-CN"/>
          </w:rPr>
          <w:t xml:space="preserve"> </w:t>
        </w:r>
        <w:r w:rsidRPr="00882377">
          <w:t xml:space="preserve">indications </w:t>
        </w:r>
        <w:r w:rsidRPr="00882377">
          <w:rPr>
            <w:lang w:eastAsia="zh-CN"/>
          </w:rPr>
          <w:t xml:space="preserve">or cell list of </w:t>
        </w:r>
        <w:proofErr w:type="spellStart"/>
        <w:r w:rsidRPr="00882377">
          <w:rPr>
            <w:i/>
            <w:iCs/>
            <w:lang w:eastAsia="zh-CN"/>
          </w:rPr>
          <w:t>ssb-PositionQCL</w:t>
        </w:r>
        <w:proofErr w:type="spellEnd"/>
        <w:r w:rsidRPr="00882377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 xml:space="preserve"> or</w:t>
        </w:r>
      </w:ins>
    </w:p>
    <w:p w14:paraId="0F6E848E" w14:textId="77777777" w:rsidR="00FF1D0D" w:rsidRPr="00882377" w:rsidRDefault="00FF1D0D" w:rsidP="00FF1D0D">
      <w:pPr>
        <w:pStyle w:val="B1"/>
        <w:rPr>
          <w:ins w:id="16" w:author="Jerry Cui" w:date="2020-08-01T12:00:00Z"/>
        </w:rPr>
      </w:pPr>
      <w:ins w:id="17" w:author="Jerry Cui" w:date="2020-08-01T12:00:00Z">
        <w:r w:rsidRPr="00882377">
          <w:rPr>
            <w:lang w:eastAsia="zh-CN"/>
          </w:rPr>
          <w:t>-</w:t>
        </w:r>
        <w:r w:rsidRPr="00882377">
          <w:rPr>
            <w:lang w:eastAsia="zh-CN"/>
          </w:rPr>
          <w:tab/>
          <w:t xml:space="preserve">different </w:t>
        </w:r>
        <w:r w:rsidRPr="00882377">
          <w:rPr>
            <w:i/>
            <w:iCs/>
            <w:lang w:eastAsia="zh-CN"/>
          </w:rPr>
          <w:t>rmtc-Config-r16</w:t>
        </w:r>
        <w:r w:rsidRPr="00882377">
          <w:rPr>
            <w:lang w:eastAsia="zh-CN"/>
          </w:rPr>
          <w:t xml:space="preserve"> indication</w:t>
        </w:r>
        <w:r w:rsidRPr="00882377"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 xml:space="preserve">.                 </w:t>
        </w:r>
      </w:ins>
    </w:p>
    <w:p w14:paraId="03218437" w14:textId="1DE00013" w:rsidR="004C4BF4" w:rsidRPr="009C5807" w:rsidRDefault="004C4BF4" w:rsidP="004C4BF4">
      <w:pPr>
        <w:pStyle w:val="B1"/>
      </w:pPr>
      <w:del w:id="18" w:author="Jerry Cui" w:date="2020-08-01T12:00:00Z">
        <w:r w:rsidRPr="009C5807" w:rsidDel="00FF1D0D">
          <w:delText>.</w:delText>
        </w:r>
      </w:del>
    </w:p>
    <w:p w14:paraId="37D9E6F5" w14:textId="77777777" w:rsidR="004C4BF4" w:rsidRPr="009C5807" w:rsidRDefault="004C4BF4" w:rsidP="004C4BF4">
      <w:pPr>
        <w:pStyle w:val="NO"/>
        <w:rPr>
          <w:i/>
        </w:rPr>
      </w:pPr>
      <w:r w:rsidRPr="009C5807">
        <w:rPr>
          <w:iCs/>
          <w:lang w:eastAsia="ko-KR"/>
        </w:rPr>
        <w:t>Note 1:</w:t>
      </w:r>
      <w:r w:rsidRPr="009C5807">
        <w:rPr>
          <w:iCs/>
          <w:lang w:eastAsia="ko-KR"/>
        </w:rPr>
        <w:tab/>
      </w:r>
      <w:r w:rsidRPr="009C5807">
        <w:t xml:space="preserve">The E-UTRA-NR dual connectivity capable UE configured with </w:t>
      </w:r>
      <w:proofErr w:type="spellStart"/>
      <w:r w:rsidRPr="009C5807">
        <w:t>PSCell</w:t>
      </w:r>
      <w:proofErr w:type="spellEnd"/>
      <w:r w:rsidRPr="009C5807">
        <w:t xml:space="preserve"> shall fulfil the requirements defined in only one of clause 9.1.3.2 and clause 8.</w:t>
      </w:r>
      <w:r w:rsidRPr="009C5807">
        <w:rPr>
          <w:lang w:eastAsia="zh-CN"/>
        </w:rPr>
        <w:t>1.</w:t>
      </w:r>
      <w:r w:rsidRPr="009C5807">
        <w:t>2.1.1b.1 of TS 36.133</w:t>
      </w:r>
      <w:r w:rsidRPr="009C5807">
        <w:rPr>
          <w:lang w:eastAsia="ko-KR"/>
        </w:rPr>
        <w:t> </w:t>
      </w:r>
      <w:r w:rsidRPr="009C5807">
        <w:t>[15].</w:t>
      </w:r>
    </w:p>
    <w:p w14:paraId="3D7E0898" w14:textId="77777777" w:rsidR="004C4BF4" w:rsidRPr="009C5807" w:rsidRDefault="004C4BF4" w:rsidP="004C4BF4">
      <w:pPr>
        <w:pStyle w:val="Heading4"/>
      </w:pPr>
      <w:r w:rsidRPr="009C5807">
        <w:t>9.1.3.2a</w:t>
      </w:r>
      <w:r w:rsidRPr="009C5807">
        <w:tab/>
        <w:t>SA: Maximum allowed layers for multiple monitoring</w:t>
      </w:r>
    </w:p>
    <w:p w14:paraId="271C738E" w14:textId="77777777" w:rsidR="004C4BF4" w:rsidRPr="009C5807" w:rsidRDefault="004C4BF4" w:rsidP="004C4BF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If a UE is configured with SA NR operation mode, the UE shall be capable of monitoring at least:</w:t>
      </w:r>
    </w:p>
    <w:p w14:paraId="0989DB3E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inter-frequency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08AC8609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E-UTRA TDD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5D9EB6B3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Depending on UE capability, 7 E-UTRA FDD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2CD3CA0B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Depending on UE capability, 3 UTRA FDD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53FAD9BE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FDD inter-RAT carrier for RSTD measurements configured via LPP [22], and</w:t>
      </w:r>
    </w:p>
    <w:p w14:paraId="59802E61" w14:textId="77777777" w:rsidR="004C4BF4" w:rsidRPr="009C5807" w:rsidRDefault="004C4BF4" w:rsidP="004C4BF4">
      <w:pPr>
        <w:pStyle w:val="B1"/>
      </w:pPr>
      <w:r w:rsidRPr="009C5807">
        <w:lastRenderedPageBreak/>
        <w:t>-</w:t>
      </w:r>
      <w:r w:rsidRPr="009C5807">
        <w:tab/>
        <w:t>Depending on UE capability, 1 E-UTRA TDD inter-RAT carrier for RSTD measurements configured via LPP [22].</w:t>
      </w:r>
    </w:p>
    <w:p w14:paraId="25802FB5" w14:textId="77777777" w:rsidR="004C4BF4" w:rsidRPr="009C5807" w:rsidRDefault="004C4BF4" w:rsidP="004C4BF4">
      <w:r w:rsidRPr="009C5807">
        <w:rPr>
          <w:iCs/>
        </w:rPr>
        <w:t xml:space="preserve">In addition to the requirements defined above, </w:t>
      </w:r>
      <w:r w:rsidRPr="009C5807">
        <w:t>the UE shall be capable of monitoring a total of at least [13] effective carrier frequency layers comprising of any above defined combination of NR, E-UTRA FDD, E-UTRA TDD and UTRA FDD layers.</w:t>
      </w:r>
    </w:p>
    <w:p w14:paraId="41B2FEE2" w14:textId="77777777" w:rsidR="004C4BF4" w:rsidRPr="009C5807" w:rsidRDefault="004C4BF4" w:rsidP="004C4BF4">
      <w:pPr>
        <w:pStyle w:val="Heading4"/>
      </w:pPr>
      <w:r w:rsidRPr="009C5807">
        <w:t>9.1.3.2b</w:t>
      </w:r>
      <w:r w:rsidRPr="009C5807">
        <w:tab/>
        <w:t>NE-DC: Maximum allowed layers for multiple monitoring</w:t>
      </w:r>
    </w:p>
    <w:p w14:paraId="0AE8EC90" w14:textId="77777777" w:rsidR="004C4BF4" w:rsidRPr="009C5807" w:rsidRDefault="004C4BF4" w:rsidP="004C4BF4">
      <w:pPr>
        <w:rPr>
          <w:lang w:eastAsia="ko-KR"/>
        </w:rPr>
      </w:pPr>
      <w:r w:rsidRPr="009C5807">
        <w:rPr>
          <w:lang w:eastAsia="ko-KR"/>
        </w:rPr>
        <w:t>If a UE is configured with NE-DC operation mode, the UE shall be capable of monitoring at least:</w:t>
      </w:r>
    </w:p>
    <w:p w14:paraId="24C7F63A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inter-frequency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263DE577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TDD inter-RAT carriers excluding E-UTRA serving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2F98CA44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FDD inter-RAT carriers excluding E-UTRA serving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139469D9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TDD inter-frequency carriers configured by E-UTRA </w:t>
      </w:r>
      <w:proofErr w:type="spellStart"/>
      <w:r w:rsidRPr="009C5807">
        <w:t>PSCell</w:t>
      </w:r>
      <w:proofErr w:type="spellEnd"/>
      <w:r w:rsidRPr="009C5807">
        <w:t xml:space="preserve"> [15], and</w:t>
      </w:r>
    </w:p>
    <w:p w14:paraId="3FAD66D3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6 E-UTRA FDD inter-frequency carriers configured by E-UTRA </w:t>
      </w:r>
      <w:proofErr w:type="spellStart"/>
      <w:r w:rsidRPr="009C5807">
        <w:t>PSCell</w:t>
      </w:r>
      <w:proofErr w:type="spellEnd"/>
      <w:r w:rsidRPr="009C5807">
        <w:t xml:space="preserve"> [15], and</w:t>
      </w:r>
    </w:p>
    <w:p w14:paraId="7A4E80F2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Depending on UE capability, 3 UTRA FDD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30B5AB04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FDD inter-frequency carrier for RSTD measurements configured via LPP [22], and</w:t>
      </w:r>
    </w:p>
    <w:p w14:paraId="446E8FE5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TDD inter-frequency carrier for RSTD measurements configured via LPP [22].</w:t>
      </w:r>
    </w:p>
    <w:p w14:paraId="60931D0E" w14:textId="77777777" w:rsidR="004C4BF4" w:rsidRPr="009C5807" w:rsidRDefault="004C4BF4" w:rsidP="004C4BF4">
      <w:r w:rsidRPr="009C5807">
        <w:rPr>
          <w:iCs/>
        </w:rPr>
        <w:t xml:space="preserve">In addition to the requirements defined above, </w:t>
      </w:r>
      <w:r w:rsidRPr="009C5807">
        <w:t xml:space="preserve">the UE shall be capable of monitoring a total of at least 13 effective carrier frequency layers comprising of any above defined combination of NR, E-UTRA FDD, E-UTRA TDD and UTRA FDD layers. The UE shall be capable of monitoring a total of at least 6 effective E-UTRA carrier frequency layers, </w:t>
      </w:r>
      <w:r w:rsidRPr="009C5807">
        <w:rPr>
          <w:lang w:eastAsia="zh-CN"/>
        </w:rPr>
        <w:t xml:space="preserve">excluding E-UTRA serving carrier(s), comprising of any above defined combination of E-UTRA inter-RAT carriers excluding E-UTRA serving carrier(s) </w:t>
      </w:r>
      <w:r w:rsidRPr="009C5807">
        <w:t xml:space="preserve">configured by </w:t>
      </w:r>
      <w:proofErr w:type="spellStart"/>
      <w:r w:rsidRPr="009C5807">
        <w:t>PCell</w:t>
      </w:r>
      <w:proofErr w:type="spellEnd"/>
      <w:r w:rsidRPr="009C5807">
        <w:t xml:space="preserve"> and </w:t>
      </w:r>
      <w:r w:rsidRPr="009C5807">
        <w:rPr>
          <w:lang w:eastAsia="zh-CN"/>
        </w:rPr>
        <w:t xml:space="preserve">E-UTRA inter-frequency carriers configured by E-UTRA </w:t>
      </w:r>
      <w:proofErr w:type="spellStart"/>
      <w:r w:rsidRPr="009C5807">
        <w:t>PSCell</w:t>
      </w:r>
      <w:proofErr w:type="spellEnd"/>
      <w:r w:rsidRPr="009C5807">
        <w:t>.</w:t>
      </w:r>
    </w:p>
    <w:p w14:paraId="06CE8C43" w14:textId="77777777" w:rsidR="004C4BF4" w:rsidRPr="009C5807" w:rsidRDefault="004C4BF4" w:rsidP="004C4BF4">
      <w:pPr>
        <w:pStyle w:val="Heading4"/>
      </w:pPr>
      <w:r w:rsidRPr="009C5807">
        <w:rPr>
          <w:rFonts w:eastAsia="Times New Roman"/>
        </w:rPr>
        <w:t>9.1.3.2c</w:t>
      </w:r>
      <w:r w:rsidRPr="009C5807">
        <w:rPr>
          <w:rFonts w:eastAsia="Times New Roman"/>
        </w:rPr>
        <w:tab/>
        <w:t>NR-DC: Maximum allowed layers for multiple monitoring</w:t>
      </w:r>
    </w:p>
    <w:p w14:paraId="3CE7A894" w14:textId="77777777" w:rsidR="004C4BF4" w:rsidRPr="009C5807" w:rsidRDefault="004C4BF4" w:rsidP="004C4B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If a UE is configured with </w:t>
      </w:r>
      <w:r w:rsidRPr="009C5807">
        <w:rPr>
          <w:lang w:eastAsia="zh-CN"/>
        </w:rPr>
        <w:t>NR-DC operation</w:t>
      </w:r>
      <w:r w:rsidRPr="009C5807">
        <w:rPr>
          <w:rFonts w:eastAsia="Times New Roman"/>
          <w:lang w:eastAsia="ko-KR"/>
        </w:rPr>
        <w:t>, the UE shall be capable of monitoring at least:</w:t>
      </w:r>
    </w:p>
    <w:p w14:paraId="1E3AFF1F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inter-frequency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585A1B6E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NR inter-frequency carriers configured by </w:t>
      </w:r>
      <w:proofErr w:type="spellStart"/>
      <w:r w:rsidRPr="009C5807">
        <w:t>PSCell</w:t>
      </w:r>
      <w:proofErr w:type="spellEnd"/>
      <w:r w:rsidRPr="009C5807">
        <w:t>, and</w:t>
      </w:r>
    </w:p>
    <w:p w14:paraId="13DB3CA1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Depending on UE capability, 7 E-UTRA TDD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5CB1B504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Depending on UE capability, 7 E-UTRA FDD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287A5410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Depending on UE capability, 3 UTRA FDD inter-RAT carriers configured by </w:t>
      </w:r>
      <w:proofErr w:type="spellStart"/>
      <w:r w:rsidRPr="009C5807">
        <w:t>PCell</w:t>
      </w:r>
      <w:proofErr w:type="spellEnd"/>
      <w:r w:rsidRPr="009C5807">
        <w:t>, and</w:t>
      </w:r>
    </w:p>
    <w:p w14:paraId="77F7BC15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FDD inter-RAT carrier for RSTD measurements configured via LPP [22], and</w:t>
      </w:r>
    </w:p>
    <w:p w14:paraId="75F75C66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>Depending on UE capability, 1 E-UTRA TDD inter-RAT carrier for RSTD measurements configured via LPP [22].</w:t>
      </w:r>
    </w:p>
    <w:p w14:paraId="2DA0AF1D" w14:textId="77777777" w:rsidR="004C4BF4" w:rsidRPr="009C5807" w:rsidRDefault="004C4BF4" w:rsidP="004C4BF4">
      <w:r w:rsidRPr="009C5807">
        <w:rPr>
          <w:iCs/>
        </w:rPr>
        <w:t>In</w:t>
      </w:r>
      <w:r w:rsidRPr="009C5807">
        <w:rPr>
          <w:rFonts w:eastAsia="Times New Roman"/>
          <w:iCs/>
        </w:rPr>
        <w:t xml:space="preserve"> addition to the requirements defined above, </w:t>
      </w:r>
      <w:r w:rsidRPr="009C5807">
        <w:rPr>
          <w:rFonts w:eastAsia="Times New Roman"/>
        </w:rPr>
        <w:t xml:space="preserve">the UE shall be capable of monitoring a total of at least </w:t>
      </w:r>
      <w:r w:rsidRPr="009C5807">
        <w:rPr>
          <w:lang w:eastAsia="zh-CN"/>
        </w:rPr>
        <w:t xml:space="preserve">13 </w:t>
      </w:r>
      <w:r w:rsidRPr="009C5807">
        <w:rPr>
          <w:rFonts w:eastAsia="Times New Roman"/>
        </w:rPr>
        <w:t xml:space="preserve">effective carrier frequency layers comprising of any above defined combination of NR, E-UTRA FDD, E-UTRA TDD and </w:t>
      </w:r>
      <w:r w:rsidRPr="009C5807">
        <w:t>UTRA FDD</w:t>
      </w:r>
      <w:r w:rsidRPr="009C5807">
        <w:rPr>
          <w:rFonts w:eastAsia="Times New Roman"/>
        </w:rPr>
        <w:t xml:space="preserve"> layers.</w:t>
      </w:r>
      <w:r w:rsidRPr="009C5807">
        <w:rPr>
          <w:lang w:eastAsia="zh-CN"/>
        </w:rPr>
        <w:t xml:space="preserve"> </w:t>
      </w:r>
      <w:r w:rsidRPr="009C5807">
        <w:t xml:space="preserve">The UE shall be capable of monitoring a total of at least 7 effective NR carrier frequency layers </w:t>
      </w:r>
      <w:r w:rsidRPr="009C5807">
        <w:rPr>
          <w:lang w:eastAsia="zh-CN"/>
        </w:rPr>
        <w:t xml:space="preserve">excluding NR serving carrier(s), which are configured by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and </w:t>
      </w:r>
      <w:proofErr w:type="spellStart"/>
      <w:r w:rsidRPr="009C5807">
        <w:t>PSCell</w:t>
      </w:r>
      <w:proofErr w:type="spellEnd"/>
      <w:r w:rsidRPr="009C5807">
        <w:t>.</w:t>
      </w:r>
    </w:p>
    <w:p w14:paraId="086AC155" w14:textId="77777777" w:rsidR="004C4BF4" w:rsidRPr="009C5807" w:rsidRDefault="004C4BF4" w:rsidP="004C4BF4">
      <w:r w:rsidRPr="009C5807">
        <w:t xml:space="preserve">When </w:t>
      </w:r>
      <w:proofErr w:type="spellStart"/>
      <w:r w:rsidRPr="009C5807">
        <w:t>PCell</w:t>
      </w:r>
      <w:proofErr w:type="spellEnd"/>
      <w:r w:rsidRPr="009C5807">
        <w:t xml:space="preserve"> and </w:t>
      </w:r>
      <w:proofErr w:type="spellStart"/>
      <w:r w:rsidRPr="009C5807">
        <w:t>PSCell</w:t>
      </w:r>
      <w:proofErr w:type="spellEnd"/>
      <w:r w:rsidRPr="009C5807">
        <w:t xml:space="preserve"> configures the same NR carrier frequency layer to be monitored by the UE in </w:t>
      </w:r>
      <w:r w:rsidRPr="009C5807">
        <w:rPr>
          <w:lang w:eastAsia="zh-CN"/>
        </w:rPr>
        <w:t>NR-DC</w:t>
      </w:r>
      <w:r w:rsidRPr="009C5807">
        <w:t>, this layer shall be counted only once to the total number of effective carrier frequency layers provided that the SFN-s and slot boundaries are aligned, unless the configured NR carrier frequency layers to be monitored have</w:t>
      </w:r>
    </w:p>
    <w:p w14:paraId="02878C89" w14:textId="77777777" w:rsidR="004C4BF4" w:rsidRPr="009C5807" w:rsidRDefault="004C4BF4" w:rsidP="004C4BF4">
      <w:pPr>
        <w:pStyle w:val="B1"/>
      </w:pPr>
      <w:r w:rsidRPr="009C5807">
        <w:lastRenderedPageBreak/>
        <w:t>-</w:t>
      </w:r>
      <w:r w:rsidRPr="009C5807">
        <w:tab/>
        <w:t>different RSSI measurement resources</w:t>
      </w:r>
      <w:r w:rsidRPr="009C5807">
        <w:rPr>
          <w:i/>
        </w:rPr>
        <w:t xml:space="preserve"> </w:t>
      </w:r>
      <w:r w:rsidRPr="009C5807">
        <w:t>or</w:t>
      </w:r>
    </w:p>
    <w:p w14:paraId="25270F28" w14:textId="77777777" w:rsidR="004C4BF4" w:rsidRPr="009C5807" w:rsidRDefault="004C4BF4" w:rsidP="004C4BF4">
      <w:pPr>
        <w:pStyle w:val="B1"/>
      </w:pPr>
      <w:r w:rsidRPr="009C5807">
        <w:t>-</w:t>
      </w:r>
      <w:r w:rsidRPr="009C5807">
        <w:tab/>
        <w:t xml:space="preserve">different </w:t>
      </w:r>
      <w:proofErr w:type="spellStart"/>
      <w:r w:rsidRPr="009C5807">
        <w:rPr>
          <w:i/>
        </w:rPr>
        <w:t>deriveSSB-IndexFromCell</w:t>
      </w:r>
      <w:proofErr w:type="spellEnd"/>
      <w:r w:rsidRPr="009C5807">
        <w:t xml:space="preserve"> indications or</w:t>
      </w:r>
    </w:p>
    <w:p w14:paraId="1FA4C3DF" w14:textId="0449E0F9" w:rsidR="00FF1D0D" w:rsidRDefault="004C4BF4" w:rsidP="00FF1D0D">
      <w:pPr>
        <w:pStyle w:val="B1"/>
        <w:rPr>
          <w:ins w:id="19" w:author="Jerry Cui" w:date="2020-08-01T12:01:00Z"/>
        </w:rPr>
      </w:pPr>
      <w:r w:rsidRPr="009C5807">
        <w:t>-</w:t>
      </w:r>
      <w:r w:rsidRPr="009C5807">
        <w:tab/>
        <w:t>different SMTC configurations</w:t>
      </w:r>
      <w:ins w:id="20" w:author="Jerry Cui" w:date="2020-08-01T12:01:00Z">
        <w:r w:rsidR="00FF1D0D">
          <w:t xml:space="preserve"> or</w:t>
        </w:r>
      </w:ins>
    </w:p>
    <w:p w14:paraId="0EFB0F44" w14:textId="77777777" w:rsidR="00FF1D0D" w:rsidRPr="00882377" w:rsidRDefault="00FF1D0D" w:rsidP="00FF1D0D">
      <w:pPr>
        <w:pStyle w:val="B1"/>
        <w:rPr>
          <w:ins w:id="21" w:author="Jerry Cui" w:date="2020-08-01T12:01:00Z"/>
          <w:lang w:eastAsia="zh-CN"/>
        </w:rPr>
      </w:pPr>
      <w:ins w:id="22" w:author="Jerry Cui" w:date="2020-08-01T12:01:00Z">
        <w:r w:rsidRPr="00882377">
          <w:t xml:space="preserve">- </w:t>
        </w:r>
        <w:r w:rsidRPr="00882377">
          <w:tab/>
          <w:t xml:space="preserve">different </w:t>
        </w:r>
        <w:r w:rsidRPr="00882377">
          <w:rPr>
            <w:i/>
            <w:iCs/>
            <w:lang w:eastAsia="zh-CN"/>
          </w:rPr>
          <w:t>ssb-PositionQCL-Common-r16</w:t>
        </w:r>
        <w:r w:rsidRPr="00882377">
          <w:rPr>
            <w:lang w:eastAsia="zh-CN"/>
          </w:rPr>
          <w:t xml:space="preserve"> </w:t>
        </w:r>
        <w:r w:rsidRPr="00882377">
          <w:t xml:space="preserve">indications </w:t>
        </w:r>
        <w:r w:rsidRPr="00882377">
          <w:rPr>
            <w:lang w:eastAsia="zh-CN"/>
          </w:rPr>
          <w:t xml:space="preserve">or cell list of </w:t>
        </w:r>
        <w:proofErr w:type="spellStart"/>
        <w:r w:rsidRPr="00882377">
          <w:rPr>
            <w:i/>
            <w:iCs/>
            <w:lang w:eastAsia="zh-CN"/>
          </w:rPr>
          <w:t>ssb-PositionQCL</w:t>
        </w:r>
        <w:proofErr w:type="spellEnd"/>
        <w:r w:rsidRPr="00882377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 xml:space="preserve"> or</w:t>
        </w:r>
      </w:ins>
    </w:p>
    <w:p w14:paraId="50856198" w14:textId="77777777" w:rsidR="00FF1D0D" w:rsidRPr="00882377" w:rsidRDefault="00FF1D0D" w:rsidP="00FF1D0D">
      <w:pPr>
        <w:pStyle w:val="B1"/>
        <w:rPr>
          <w:ins w:id="23" w:author="Jerry Cui" w:date="2020-08-01T12:01:00Z"/>
        </w:rPr>
      </w:pPr>
      <w:ins w:id="24" w:author="Jerry Cui" w:date="2020-08-01T12:01:00Z">
        <w:r w:rsidRPr="00882377">
          <w:rPr>
            <w:lang w:eastAsia="zh-CN"/>
          </w:rPr>
          <w:t>-</w:t>
        </w:r>
        <w:r w:rsidRPr="00882377">
          <w:rPr>
            <w:lang w:eastAsia="zh-CN"/>
          </w:rPr>
          <w:tab/>
          <w:t xml:space="preserve">different </w:t>
        </w:r>
        <w:r w:rsidRPr="00882377">
          <w:rPr>
            <w:i/>
            <w:iCs/>
            <w:lang w:eastAsia="zh-CN"/>
          </w:rPr>
          <w:t>rmtc-Config-r16</w:t>
        </w:r>
        <w:r w:rsidRPr="00882377">
          <w:rPr>
            <w:lang w:eastAsia="zh-CN"/>
          </w:rPr>
          <w:t xml:space="preserve"> indication</w:t>
        </w:r>
        <w:r w:rsidRPr="00882377"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 xml:space="preserve">.                 </w:t>
        </w:r>
      </w:ins>
    </w:p>
    <w:p w14:paraId="5B508EA6" w14:textId="27FDDF69" w:rsidR="00610562" w:rsidRDefault="004C4BF4" w:rsidP="004C4BF4">
      <w:pPr>
        <w:pStyle w:val="B1"/>
      </w:pPr>
      <w:del w:id="25" w:author="Jerry Cui" w:date="2020-08-01T12:01:00Z">
        <w:r w:rsidRPr="009C5807" w:rsidDel="00FF1D0D">
          <w:delText>.</w:delText>
        </w:r>
      </w:del>
    </w:p>
    <w:p w14:paraId="1EC6F719" w14:textId="77777777" w:rsidR="00FF1D0D" w:rsidRPr="00885F53" w:rsidRDefault="00FF1D0D" w:rsidP="00FF1D0D">
      <w:pPr>
        <w:keepNext/>
        <w:keepLines/>
        <w:spacing w:before="120"/>
        <w:ind w:left="1418" w:hanging="1418"/>
        <w:outlineLvl w:val="3"/>
        <w:rPr>
          <w:ins w:id="26" w:author="RAN4#95e" w:date="2020-08-01T12:00:00Z"/>
          <w:rFonts w:ascii="Arial" w:hAnsi="Arial"/>
          <w:sz w:val="24"/>
        </w:rPr>
      </w:pPr>
      <w:ins w:id="27" w:author="RAN4#95e" w:date="2020-08-01T12:00:00Z">
        <w:r w:rsidRPr="00885F53">
          <w:rPr>
            <w:rFonts w:ascii="Arial" w:hAnsi="Arial"/>
            <w:sz w:val="24"/>
          </w:rPr>
          <w:t>9.1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EN-DC</w:t>
        </w:r>
        <w:r w:rsidRPr="00885F53">
          <w:rPr>
            <w:rFonts w:ascii="Arial" w:hAnsi="Arial"/>
            <w:sz w:val="24"/>
          </w:rPr>
          <w:t>: Maximum allowed layers for multiple monitoring</w:t>
        </w:r>
        <w:r w:rsidRPr="00056F22">
          <w:t xml:space="preserve"> </w:t>
        </w:r>
        <w:r>
          <w:rPr>
            <w:rFonts w:ascii="Arial" w:hAnsi="Arial"/>
            <w:sz w:val="24"/>
          </w:rPr>
          <w:t>with CCA</w:t>
        </w:r>
      </w:ins>
    </w:p>
    <w:p w14:paraId="52024024" w14:textId="77777777" w:rsidR="00FF1D0D" w:rsidRPr="00885F53" w:rsidRDefault="00FF1D0D" w:rsidP="00FF1D0D">
      <w:pPr>
        <w:rPr>
          <w:ins w:id="28" w:author="RAN4#95e" w:date="2020-08-01T12:00:00Z"/>
          <w:lang w:eastAsia="ko-KR"/>
        </w:rPr>
      </w:pPr>
      <w:ins w:id="29" w:author="RAN4#95e" w:date="2020-08-01T12:00:00Z">
        <w:r w:rsidRPr="00885F53">
          <w:rPr>
            <w:lang w:eastAsia="ko-KR"/>
          </w:rPr>
          <w:t>If a UE is configured with EN-DC operation</w:t>
        </w:r>
        <w:r>
          <w:rPr>
            <w:lang w:eastAsia="ko-KR"/>
          </w:rPr>
          <w:t xml:space="preserve"> when CCA is used on </w:t>
        </w:r>
        <w:proofErr w:type="spellStart"/>
        <w:r>
          <w:rPr>
            <w:lang w:eastAsia="ko-KR"/>
          </w:rPr>
          <w:t>PSCell</w:t>
        </w:r>
        <w:proofErr w:type="spellEnd"/>
        <w:r w:rsidRPr="00885F53">
          <w:rPr>
            <w:lang w:eastAsia="ko-KR"/>
          </w:rPr>
          <w:t>, the UE shall be capable of monitoring at least:</w:t>
        </w:r>
      </w:ins>
    </w:p>
    <w:p w14:paraId="3B63788D" w14:textId="77777777" w:rsidR="00FF1D0D" w:rsidRPr="00885F53" w:rsidRDefault="00FF1D0D" w:rsidP="00FF1D0D">
      <w:pPr>
        <w:pStyle w:val="B1"/>
        <w:rPr>
          <w:ins w:id="30" w:author="RAN4#95e" w:date="2020-08-01T12:00:00Z"/>
        </w:rPr>
      </w:pPr>
      <w:ins w:id="31" w:author="RAN4#95e" w:date="2020-08-01T12:00:00Z">
        <w:r w:rsidRPr="00885F53">
          <w:t>-</w:t>
        </w:r>
        <w:r w:rsidRPr="00885F53">
          <w:tab/>
          <w:t xml:space="preserve">Depending on UE capability, 7 NR inter-frequency carriers configured by </w:t>
        </w:r>
        <w:proofErr w:type="spellStart"/>
        <w:r w:rsidRPr="00885F53">
          <w:t>PScell</w:t>
        </w:r>
        <w:proofErr w:type="spellEnd"/>
        <w:r w:rsidRPr="00885F53">
          <w:t>, and</w:t>
        </w:r>
      </w:ins>
    </w:p>
    <w:p w14:paraId="72147A08" w14:textId="77777777" w:rsidR="00FF1D0D" w:rsidRPr="00885F53" w:rsidRDefault="00FF1D0D" w:rsidP="00FF1D0D">
      <w:pPr>
        <w:pStyle w:val="B1"/>
        <w:rPr>
          <w:ins w:id="32" w:author="RAN4#95e" w:date="2020-08-01T12:00:00Z"/>
        </w:rPr>
      </w:pPr>
      <w:ins w:id="33" w:author="RAN4#95e" w:date="2020-08-01T12:00:00Z">
        <w:r w:rsidRPr="00885F53">
          <w:t>-</w:t>
        </w:r>
        <w:r w:rsidRPr="00885F53">
          <w:tab/>
          <w:t xml:space="preserve">Depending on UE capability, 7 NR inter-RAT carriers </w:t>
        </w:r>
        <w:r w:rsidRPr="00885F53">
          <w:rPr>
            <w:lang w:eastAsia="zh-CN"/>
          </w:rPr>
          <w:t xml:space="preserve">excluding NR serving carrier(s) </w:t>
        </w:r>
        <w:r w:rsidRPr="00885F53">
          <w:t xml:space="preserve">configured by E-UTRA </w:t>
        </w:r>
        <w:proofErr w:type="spellStart"/>
        <w:r w:rsidRPr="00885F53">
          <w:t>PCell</w:t>
        </w:r>
        <w:proofErr w:type="spellEnd"/>
        <w:r w:rsidRPr="00885F53">
          <w:t xml:space="preserve"> [15], and</w:t>
        </w:r>
      </w:ins>
    </w:p>
    <w:p w14:paraId="169A89AF" w14:textId="77777777" w:rsidR="00FF1D0D" w:rsidRPr="00885F53" w:rsidRDefault="00FF1D0D" w:rsidP="00FF1D0D">
      <w:pPr>
        <w:pStyle w:val="B1"/>
        <w:rPr>
          <w:ins w:id="34" w:author="RAN4#95e" w:date="2020-08-01T12:00:00Z"/>
        </w:rPr>
      </w:pPr>
      <w:ins w:id="35" w:author="RAN4#95e" w:date="2020-08-01T12:00:00Z">
        <w:r w:rsidRPr="00885F53">
          <w:t>-</w:t>
        </w:r>
        <w:r w:rsidRPr="00885F53">
          <w:tab/>
          <w:t xml:space="preserve">Depending on UE capability, 6 E-UTRA TDD inter-frequency carriers configured by E-UTRA </w:t>
        </w:r>
        <w:proofErr w:type="spellStart"/>
        <w:r w:rsidRPr="00885F53">
          <w:t>PCell</w:t>
        </w:r>
        <w:proofErr w:type="spellEnd"/>
        <w:r w:rsidRPr="00885F53">
          <w:t xml:space="preserve"> [15], and</w:t>
        </w:r>
      </w:ins>
    </w:p>
    <w:p w14:paraId="41A0ACF4" w14:textId="77777777" w:rsidR="00FF1D0D" w:rsidRPr="00885F53" w:rsidRDefault="00FF1D0D" w:rsidP="00FF1D0D">
      <w:pPr>
        <w:pStyle w:val="B1"/>
        <w:rPr>
          <w:ins w:id="36" w:author="RAN4#95e" w:date="2020-08-01T12:00:00Z"/>
        </w:rPr>
      </w:pPr>
      <w:ins w:id="37" w:author="RAN4#95e" w:date="2020-08-01T12:00:00Z">
        <w:r w:rsidRPr="00885F53">
          <w:t>-</w:t>
        </w:r>
        <w:r w:rsidRPr="00885F53">
          <w:tab/>
          <w:t xml:space="preserve">Depending on UE capability, 6 E-UTRA FDD inter-frequency carriers configured by E-UTRA </w:t>
        </w:r>
        <w:proofErr w:type="spellStart"/>
        <w:r w:rsidRPr="00885F53">
          <w:t>PCell</w:t>
        </w:r>
        <w:proofErr w:type="spellEnd"/>
        <w:r w:rsidRPr="00885F53">
          <w:t xml:space="preserve"> [15], and</w:t>
        </w:r>
      </w:ins>
    </w:p>
    <w:p w14:paraId="4C17F730" w14:textId="77777777" w:rsidR="00FF1D0D" w:rsidRPr="00885F53" w:rsidRDefault="00FF1D0D" w:rsidP="00FF1D0D">
      <w:pPr>
        <w:pStyle w:val="B1"/>
        <w:rPr>
          <w:ins w:id="38" w:author="RAN4#95e" w:date="2020-08-01T12:00:00Z"/>
        </w:rPr>
      </w:pPr>
      <w:ins w:id="39" w:author="RAN4#95e" w:date="2020-08-01T12:00:00Z">
        <w:r w:rsidRPr="00885F53">
          <w:t>-</w:t>
        </w:r>
        <w:r w:rsidRPr="00885F53">
          <w:tab/>
          <w:t>Depending on UE capability, 3 FDD UTRA carriers, and</w:t>
        </w:r>
      </w:ins>
    </w:p>
    <w:p w14:paraId="4E72D184" w14:textId="77777777" w:rsidR="00FF1D0D" w:rsidRPr="00885F53" w:rsidRDefault="00FF1D0D" w:rsidP="00FF1D0D">
      <w:pPr>
        <w:pStyle w:val="B1"/>
        <w:rPr>
          <w:ins w:id="40" w:author="RAN4#95e" w:date="2020-08-01T12:00:00Z"/>
        </w:rPr>
      </w:pPr>
      <w:ins w:id="41" w:author="RAN4#95e" w:date="2020-08-01T12:00:00Z">
        <w:r w:rsidRPr="00885F53">
          <w:t>-</w:t>
        </w:r>
        <w:r w:rsidRPr="00885F53">
          <w:tab/>
          <w:t>Depending on UE capability, 3 TDD UTRA carriers, and</w:t>
        </w:r>
      </w:ins>
    </w:p>
    <w:p w14:paraId="25DC9011" w14:textId="77777777" w:rsidR="00FF1D0D" w:rsidRPr="00885F53" w:rsidRDefault="00FF1D0D" w:rsidP="00FF1D0D">
      <w:pPr>
        <w:pStyle w:val="B1"/>
        <w:rPr>
          <w:ins w:id="42" w:author="RAN4#95e" w:date="2020-08-01T12:00:00Z"/>
        </w:rPr>
      </w:pPr>
      <w:ins w:id="43" w:author="RAN4#95e" w:date="2020-08-01T12:00:00Z">
        <w:r w:rsidRPr="00885F53">
          <w:t>-</w:t>
        </w:r>
        <w:r w:rsidRPr="00885F53">
          <w:tab/>
          <w:t>Depending on UE capability, 32 GSM carriers (one GSM layer corresponds to 32 carriers), and</w:t>
        </w:r>
      </w:ins>
    </w:p>
    <w:p w14:paraId="198FB139" w14:textId="77777777" w:rsidR="00FF1D0D" w:rsidRPr="00885F53" w:rsidRDefault="00FF1D0D" w:rsidP="00FF1D0D">
      <w:pPr>
        <w:rPr>
          <w:ins w:id="44" w:author="RAN4#95e" w:date="2020-08-01T12:00:00Z"/>
        </w:rPr>
      </w:pPr>
      <w:ins w:id="45" w:author="RAN4#95e" w:date="2020-08-01T12:00:00Z">
        <w:r w:rsidRPr="00885F53">
          <w:rPr>
            <w:iCs/>
          </w:rPr>
          <w:t xml:space="preserve">In addition to the requirements defined above, </w:t>
        </w:r>
        <w:r w:rsidRPr="00885F53">
  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  </w:r>
        <w:r w:rsidRPr="00885F53">
          <w:rPr>
            <w:lang w:eastAsia="zh-CN"/>
          </w:rPr>
          <w:t xml:space="preserve">excluding NR serving carrier(s), comprising of any above defined combination of NR inter-RAT carriers excluding NR serving carrier(s) </w:t>
        </w:r>
        <w:r w:rsidRPr="00885F53">
          <w:t xml:space="preserve">configured by E-UTRA </w:t>
        </w:r>
        <w:proofErr w:type="spellStart"/>
        <w:r w:rsidRPr="00885F53">
          <w:t>PCell</w:t>
        </w:r>
        <w:proofErr w:type="spellEnd"/>
        <w:r w:rsidRPr="00885F53">
          <w:t xml:space="preserve"> and </w:t>
        </w:r>
        <w:r w:rsidRPr="00885F53">
          <w:rPr>
            <w:lang w:eastAsia="zh-CN"/>
          </w:rPr>
          <w:t xml:space="preserve">NR inter-frequency carriers configured by </w:t>
        </w:r>
        <w:proofErr w:type="spellStart"/>
        <w:r w:rsidRPr="00885F53">
          <w:t>PSCell</w:t>
        </w:r>
        <w:proofErr w:type="spellEnd"/>
        <w:r w:rsidRPr="00885F53">
          <w:t>.</w:t>
        </w:r>
      </w:ins>
    </w:p>
    <w:p w14:paraId="60465227" w14:textId="77777777" w:rsidR="00FF1D0D" w:rsidRPr="009C5807" w:rsidRDefault="00FF1D0D" w:rsidP="00FF1D0D">
      <w:pPr>
        <w:rPr>
          <w:ins w:id="46" w:author="Jerry Cui" w:date="2020-08-01T12:02:00Z"/>
        </w:rPr>
      </w:pPr>
      <w:ins w:id="47" w:author="Jerry Cui" w:date="2020-08-01T12:02:00Z">
        <w:r w:rsidRPr="009C5807">
          <w:t xml:space="preserve">When the E-UTRA </w:t>
        </w:r>
        <w:proofErr w:type="spellStart"/>
        <w:r w:rsidRPr="009C5807">
          <w:t>PCell</w:t>
        </w:r>
        <w:proofErr w:type="spellEnd"/>
        <w:r w:rsidRPr="009C5807">
          <w:t xml:space="preserve"> and </w:t>
        </w:r>
        <w:proofErr w:type="spellStart"/>
        <w:r w:rsidRPr="009C5807">
          <w:t>PSCell</w:t>
        </w:r>
        <w:proofErr w:type="spellEnd"/>
        <w:r w:rsidRPr="009C5807">
          <w:t xml:space="preserve"> configures the same NR carrier frequency layer to be monitored by the UE in synchronous intra-band EN-DC, this layer shall be counted only once to the total number of effective carrier frequency layers provided that the SFN-s and slot boundaries are aligned, unless the configured NR carrier frequency layers to be monitored have</w:t>
        </w:r>
      </w:ins>
    </w:p>
    <w:p w14:paraId="04CA9B68" w14:textId="77777777" w:rsidR="00FF1D0D" w:rsidRPr="009C5807" w:rsidRDefault="00FF1D0D" w:rsidP="00FF1D0D">
      <w:pPr>
        <w:pStyle w:val="B1"/>
        <w:rPr>
          <w:ins w:id="48" w:author="Jerry Cui" w:date="2020-08-01T12:02:00Z"/>
        </w:rPr>
      </w:pPr>
      <w:ins w:id="49" w:author="Jerry Cui" w:date="2020-08-01T12:02:00Z">
        <w:r w:rsidRPr="009C5807">
          <w:t>-</w:t>
        </w:r>
        <w:r w:rsidRPr="009C5807">
          <w:tab/>
          <w:t>different RSSI measurement resources</w:t>
        </w:r>
        <w:r w:rsidRPr="009C5807">
          <w:rPr>
            <w:i/>
          </w:rPr>
          <w:t xml:space="preserve"> </w:t>
        </w:r>
        <w:r w:rsidRPr="009C5807">
          <w:t>or</w:t>
        </w:r>
      </w:ins>
    </w:p>
    <w:p w14:paraId="6BB89435" w14:textId="77777777" w:rsidR="00FF1D0D" w:rsidRPr="009C5807" w:rsidRDefault="00FF1D0D" w:rsidP="00FF1D0D">
      <w:pPr>
        <w:pStyle w:val="B1"/>
        <w:rPr>
          <w:ins w:id="50" w:author="Jerry Cui" w:date="2020-08-01T12:02:00Z"/>
        </w:rPr>
      </w:pPr>
      <w:ins w:id="51" w:author="Jerry Cui" w:date="2020-08-01T12:02:00Z">
        <w:r w:rsidRPr="009C5807">
          <w:t>-</w:t>
        </w:r>
        <w:r w:rsidRPr="009C5807">
          <w:tab/>
          <w:t xml:space="preserve">different </w:t>
        </w:r>
        <w:proofErr w:type="spellStart"/>
        <w:r w:rsidRPr="009C5807">
          <w:rPr>
            <w:i/>
          </w:rPr>
          <w:t>deriveSSB-IndexFromCell</w:t>
        </w:r>
        <w:proofErr w:type="spellEnd"/>
        <w:r w:rsidRPr="009C5807">
          <w:t xml:space="preserve"> indications or</w:t>
        </w:r>
      </w:ins>
    </w:p>
    <w:p w14:paraId="231AB4A2" w14:textId="77777777" w:rsidR="00FF1D0D" w:rsidRDefault="00FF1D0D" w:rsidP="00FF1D0D">
      <w:pPr>
        <w:pStyle w:val="B1"/>
        <w:rPr>
          <w:ins w:id="52" w:author="Jerry Cui" w:date="2020-08-01T12:02:00Z"/>
        </w:rPr>
      </w:pPr>
      <w:ins w:id="53" w:author="Jerry Cui" w:date="2020-08-01T12:02:00Z">
        <w:r w:rsidRPr="009C5807">
          <w:t>-</w:t>
        </w:r>
        <w:r w:rsidRPr="009C5807">
          <w:tab/>
          <w:t>different SMTC configurations</w:t>
        </w:r>
        <w:del w:id="54" w:author="Jerry Cui" w:date="2020-08-01T11:42:00Z">
          <w:r w:rsidRPr="009C5807" w:rsidDel="00882377">
            <w:delText>.</w:delText>
          </w:r>
        </w:del>
        <w:r>
          <w:t xml:space="preserve"> or</w:t>
        </w:r>
      </w:ins>
    </w:p>
    <w:p w14:paraId="52907C99" w14:textId="77777777" w:rsidR="00FF1D0D" w:rsidRPr="00882377" w:rsidRDefault="00FF1D0D" w:rsidP="00FF1D0D">
      <w:pPr>
        <w:pStyle w:val="B1"/>
        <w:rPr>
          <w:ins w:id="55" w:author="Jerry Cui" w:date="2020-08-01T12:02:00Z"/>
          <w:lang w:eastAsia="zh-CN"/>
        </w:rPr>
      </w:pPr>
      <w:ins w:id="56" w:author="Jerry Cui" w:date="2020-08-01T12:02:00Z">
        <w:r w:rsidRPr="00882377">
          <w:t xml:space="preserve">- </w:t>
        </w:r>
        <w:r w:rsidRPr="00882377">
          <w:tab/>
          <w:t xml:space="preserve">different </w:t>
        </w:r>
        <w:r w:rsidRPr="00882377">
          <w:rPr>
            <w:i/>
            <w:iCs/>
            <w:lang w:eastAsia="zh-CN"/>
          </w:rPr>
          <w:t>ssb-PositionQCL-Common-r16</w:t>
        </w:r>
        <w:r w:rsidRPr="00882377">
          <w:rPr>
            <w:lang w:eastAsia="zh-CN"/>
          </w:rPr>
          <w:t xml:space="preserve"> </w:t>
        </w:r>
        <w:r w:rsidRPr="00882377">
          <w:t xml:space="preserve">indications </w:t>
        </w:r>
        <w:r w:rsidRPr="00882377">
          <w:rPr>
            <w:lang w:eastAsia="zh-CN"/>
          </w:rPr>
          <w:t xml:space="preserve">or cell list of </w:t>
        </w:r>
        <w:proofErr w:type="spellStart"/>
        <w:r w:rsidRPr="00882377">
          <w:rPr>
            <w:i/>
            <w:iCs/>
            <w:lang w:eastAsia="zh-CN"/>
          </w:rPr>
          <w:t>ssb-PositionQCL</w:t>
        </w:r>
        <w:proofErr w:type="spellEnd"/>
        <w:r w:rsidRPr="00882377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 xml:space="preserve"> or</w:t>
        </w:r>
      </w:ins>
    </w:p>
    <w:p w14:paraId="388E9167" w14:textId="6878FE59" w:rsidR="00FF1D0D" w:rsidRDefault="00FF1D0D" w:rsidP="00FF1D0D">
      <w:pPr>
        <w:pStyle w:val="B1"/>
        <w:rPr>
          <w:ins w:id="57" w:author="Jerry Cui" w:date="2020-08-01T12:02:00Z"/>
          <w:lang w:eastAsia="zh-CN"/>
        </w:rPr>
      </w:pPr>
      <w:ins w:id="58" w:author="Jerry Cui" w:date="2020-08-01T12:02:00Z">
        <w:r w:rsidRPr="00882377">
          <w:rPr>
            <w:lang w:eastAsia="zh-CN"/>
          </w:rPr>
          <w:t>-</w:t>
        </w:r>
        <w:r w:rsidRPr="00882377">
          <w:rPr>
            <w:lang w:eastAsia="zh-CN"/>
          </w:rPr>
          <w:tab/>
          <w:t xml:space="preserve">different </w:t>
        </w:r>
        <w:r w:rsidRPr="00882377">
          <w:rPr>
            <w:i/>
            <w:iCs/>
            <w:lang w:eastAsia="zh-CN"/>
          </w:rPr>
          <w:t>rmtc-Config-r16</w:t>
        </w:r>
        <w:r w:rsidRPr="00882377">
          <w:rPr>
            <w:lang w:eastAsia="zh-CN"/>
          </w:rPr>
          <w:t xml:space="preserve"> indication</w:t>
        </w:r>
        <w:r w:rsidRPr="00882377">
          <w:t xml:space="preserve"> </w:t>
        </w:r>
        <w:r>
          <w:rPr>
            <w:lang w:eastAsia="zh-CN"/>
          </w:rPr>
          <w:t>on</w:t>
        </w:r>
        <w:r w:rsidRPr="00882377">
          <w:t xml:space="preserve"> NR carrier frequency layer with CCA</w:t>
        </w:r>
        <w:r w:rsidRPr="00882377">
          <w:rPr>
            <w:lang w:eastAsia="zh-CN"/>
          </w:rPr>
          <w:t>.</w:t>
        </w:r>
      </w:ins>
      <w:ins w:id="59" w:author="RAN4#95e" w:date="2020-08-01T12:00:00Z">
        <w:del w:id="60" w:author="Jerry Cui" w:date="2020-08-01T12:02:00Z">
          <w:r w:rsidDel="00FF1D0D">
            <w:rPr>
              <w:rFonts w:cs="v4.2.0"/>
            </w:rPr>
            <w:delText>Editor note: the MO merging requirement is FFS</w:delText>
          </w:r>
        </w:del>
      </w:ins>
    </w:p>
    <w:p w14:paraId="04C28EFA" w14:textId="77777777" w:rsidR="00FF1D0D" w:rsidRDefault="00FF1D0D" w:rsidP="00FF1D0D">
      <w:pPr>
        <w:pStyle w:val="B1"/>
        <w:rPr>
          <w:ins w:id="61" w:author="RAN4#95e" w:date="2020-08-01T12:00:00Z"/>
          <w:rFonts w:cs="v4.2.0"/>
        </w:rPr>
      </w:pPr>
    </w:p>
    <w:p w14:paraId="506CF103" w14:textId="77777777" w:rsidR="00FF1D0D" w:rsidRPr="00885F53" w:rsidRDefault="00FF1D0D" w:rsidP="00FF1D0D">
      <w:pPr>
        <w:keepNext/>
        <w:keepLines/>
        <w:spacing w:before="120"/>
        <w:ind w:left="1418" w:hanging="1418"/>
        <w:outlineLvl w:val="3"/>
        <w:rPr>
          <w:ins w:id="62" w:author="RAN4#95e" w:date="2020-08-01T12:00:00Z"/>
          <w:rFonts w:ascii="Arial" w:hAnsi="Arial"/>
          <w:sz w:val="24"/>
        </w:rPr>
      </w:pPr>
      <w:ins w:id="63" w:author="RAN4#95e" w:date="2020-08-01T12:00:00Z">
        <w:r w:rsidRPr="00885F53">
          <w:rPr>
            <w:rFonts w:ascii="Arial" w:hAnsi="Arial"/>
            <w:sz w:val="24"/>
          </w:rPr>
          <w:t>9.1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.3.2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SA</w:t>
        </w:r>
        <w:r w:rsidRPr="00885F53">
          <w:rPr>
            <w:rFonts w:ascii="Arial" w:hAnsi="Arial"/>
            <w:sz w:val="24"/>
          </w:rPr>
          <w:t>: Maximum allowed layers for multiple monitoring</w:t>
        </w:r>
        <w:r w:rsidRPr="00056F22">
          <w:t xml:space="preserve"> </w:t>
        </w:r>
        <w:r>
          <w:rPr>
            <w:rFonts w:ascii="Arial" w:hAnsi="Arial"/>
            <w:sz w:val="24"/>
          </w:rPr>
          <w:t>with CCA</w:t>
        </w:r>
      </w:ins>
    </w:p>
    <w:p w14:paraId="7E66DCB3" w14:textId="77777777" w:rsidR="00FF1D0D" w:rsidRPr="00885F53" w:rsidRDefault="00FF1D0D" w:rsidP="00FF1D0D">
      <w:pPr>
        <w:overflowPunct w:val="0"/>
        <w:autoSpaceDE w:val="0"/>
        <w:autoSpaceDN w:val="0"/>
        <w:adjustRightInd w:val="0"/>
        <w:textAlignment w:val="baseline"/>
        <w:rPr>
          <w:ins w:id="64" w:author="RAN4#95e" w:date="2020-08-01T12:00:00Z"/>
          <w:lang w:eastAsia="ko-KR"/>
        </w:rPr>
      </w:pPr>
      <w:ins w:id="65" w:author="RAN4#95e" w:date="2020-08-01T12:00:00Z">
        <w:r w:rsidRPr="00885F53">
          <w:rPr>
            <w:lang w:eastAsia="ko-KR"/>
          </w:rPr>
          <w:t>If a UE is configured with SA NR operation mode</w:t>
        </w:r>
        <w:r w:rsidRPr="007B231D">
          <w:rPr>
            <w:lang w:eastAsia="ko-KR"/>
          </w:rPr>
          <w:t xml:space="preserve"> </w:t>
        </w:r>
        <w:r>
          <w:rPr>
            <w:lang w:eastAsia="ko-KR"/>
          </w:rPr>
          <w:t xml:space="preserve">when CCA is used on </w:t>
        </w:r>
        <w:proofErr w:type="spellStart"/>
        <w:r>
          <w:rPr>
            <w:lang w:eastAsia="ko-KR"/>
          </w:rPr>
          <w:t>PCell</w:t>
        </w:r>
        <w:proofErr w:type="spellEnd"/>
        <w:r w:rsidRPr="007B231D">
          <w:rPr>
            <w:lang w:eastAsia="ko-KR"/>
          </w:rPr>
          <w:t xml:space="preserve"> </w:t>
        </w:r>
        <w:r>
          <w:rPr>
            <w:lang w:eastAsia="ko-KR"/>
          </w:rPr>
          <w:t xml:space="preserve">or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only</w:t>
        </w:r>
        <w:r w:rsidRPr="00885F53">
          <w:rPr>
            <w:lang w:eastAsia="ko-KR"/>
          </w:rPr>
          <w:t>, the UE shall be capable of monitoring at least:</w:t>
        </w:r>
      </w:ins>
    </w:p>
    <w:p w14:paraId="4B2DAC59" w14:textId="77777777" w:rsidR="00FF1D0D" w:rsidRPr="00885F53" w:rsidRDefault="00FF1D0D" w:rsidP="00FF1D0D">
      <w:pPr>
        <w:ind w:firstLine="284"/>
        <w:rPr>
          <w:ins w:id="66" w:author="RAN4#95e" w:date="2020-08-01T12:00:00Z"/>
        </w:rPr>
      </w:pPr>
      <w:ins w:id="67" w:author="RAN4#95e" w:date="2020-08-01T12:00:00Z">
        <w:r w:rsidRPr="00885F53">
          <w:t>-</w:t>
        </w:r>
        <w:r w:rsidRPr="00885F53">
          <w:tab/>
          <w:t xml:space="preserve">Depending on UE capability, 7 NR inter-frequency carriers configured by </w:t>
        </w:r>
        <w:proofErr w:type="spellStart"/>
        <w:r w:rsidRPr="00885F53">
          <w:t>PCell</w:t>
        </w:r>
        <w:proofErr w:type="spellEnd"/>
        <w:r w:rsidRPr="00885F53">
          <w:t>, and</w:t>
        </w:r>
      </w:ins>
    </w:p>
    <w:p w14:paraId="3239ACC6" w14:textId="77777777" w:rsidR="00FF1D0D" w:rsidRPr="00885F53" w:rsidRDefault="00FF1D0D" w:rsidP="00FF1D0D">
      <w:pPr>
        <w:ind w:left="568" w:hanging="284"/>
        <w:rPr>
          <w:ins w:id="68" w:author="RAN4#95e" w:date="2020-08-01T12:00:00Z"/>
        </w:rPr>
      </w:pPr>
      <w:ins w:id="69" w:author="RAN4#95e" w:date="2020-08-01T12:00:00Z">
        <w:r w:rsidRPr="00885F53">
          <w:t>-</w:t>
        </w:r>
        <w:r w:rsidRPr="00885F53">
          <w:tab/>
          <w:t xml:space="preserve">Depending on UE capability, 7 E-UTRA TDD inter-RAT carriers configured by </w:t>
        </w:r>
        <w:proofErr w:type="spellStart"/>
        <w:r w:rsidRPr="00885F53">
          <w:t>PCell</w:t>
        </w:r>
        <w:proofErr w:type="spellEnd"/>
        <w:r w:rsidRPr="00885F53">
          <w:t>, and</w:t>
        </w:r>
      </w:ins>
    </w:p>
    <w:p w14:paraId="69A5E49F" w14:textId="77777777" w:rsidR="00FF1D0D" w:rsidRPr="00885F53" w:rsidRDefault="00FF1D0D" w:rsidP="00FF1D0D">
      <w:pPr>
        <w:ind w:firstLine="284"/>
        <w:rPr>
          <w:ins w:id="70" w:author="RAN4#95e" w:date="2020-08-01T12:00:00Z"/>
        </w:rPr>
      </w:pPr>
      <w:ins w:id="71" w:author="RAN4#95e" w:date="2020-08-01T12:00:00Z">
        <w:r w:rsidRPr="00885F53">
          <w:lastRenderedPageBreak/>
          <w:t>-</w:t>
        </w:r>
        <w:r w:rsidRPr="00885F53">
          <w:rPr>
            <w:rFonts w:eastAsia="Malgun Gothic"/>
            <w:lang w:eastAsia="ko-KR"/>
          </w:rPr>
          <w:tab/>
        </w:r>
        <w:r w:rsidRPr="00885F53">
          <w:t xml:space="preserve">Depending on UE capability, 7 E-UTRA FDD inter-RAT carriers configured by </w:t>
        </w:r>
        <w:proofErr w:type="spellStart"/>
        <w:r w:rsidRPr="00885F53">
          <w:t>PCell</w:t>
        </w:r>
        <w:proofErr w:type="spellEnd"/>
        <w:r w:rsidRPr="00885F53">
          <w:t>, and</w:t>
        </w:r>
      </w:ins>
    </w:p>
    <w:p w14:paraId="1C40868C" w14:textId="77777777" w:rsidR="00FF1D0D" w:rsidRPr="00885F53" w:rsidRDefault="00FF1D0D" w:rsidP="00FF1D0D">
      <w:pPr>
        <w:rPr>
          <w:ins w:id="72" w:author="RAN4#95e" w:date="2020-08-01T12:00:00Z"/>
        </w:rPr>
      </w:pPr>
      <w:ins w:id="73" w:author="RAN4#95e" w:date="2020-08-01T12:00:00Z">
        <w:r w:rsidRPr="00885F53">
          <w:rPr>
            <w:iCs/>
          </w:rPr>
          <w:t xml:space="preserve">In addition to the requirements defined above, </w:t>
        </w:r>
        <w:r w:rsidRPr="00885F53">
          <w:t>the UE shall be capable of monitoring a total of at least [13] effective carrier frequency layers comprising of any above defined combination of NR, E-UTRA FDD and E-UTRA TDD layers.</w:t>
        </w:r>
      </w:ins>
    </w:p>
    <w:p w14:paraId="0EFD1979" w14:textId="77777777" w:rsidR="00FF1D0D" w:rsidRPr="004C4BF4" w:rsidRDefault="00FF1D0D" w:rsidP="004C4BF4">
      <w:pPr>
        <w:pStyle w:val="B1"/>
        <w:rPr>
          <w:rFonts w:cs="v4.2.0"/>
        </w:rPr>
      </w:pPr>
    </w:p>
    <w:p w14:paraId="1C22A280" w14:textId="043D3DC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3C7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E645A" w14:textId="77777777" w:rsidR="00451F7B" w:rsidRDefault="00451F7B">
      <w:r>
        <w:separator/>
      </w:r>
    </w:p>
  </w:endnote>
  <w:endnote w:type="continuationSeparator" w:id="0">
    <w:p w14:paraId="45CF59A1" w14:textId="77777777" w:rsidR="00451F7B" w:rsidRDefault="0045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D627E" w14:textId="77777777" w:rsidR="00451F7B" w:rsidRDefault="00451F7B">
      <w:r>
        <w:separator/>
      </w:r>
    </w:p>
  </w:footnote>
  <w:footnote w:type="continuationSeparator" w:id="0">
    <w:p w14:paraId="16C42642" w14:textId="77777777" w:rsidR="00451F7B" w:rsidRDefault="0045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C2F33C4"/>
    <w:multiLevelType w:val="hybridMultilevel"/>
    <w:tmpl w:val="E9B43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30F29D2"/>
    <w:multiLevelType w:val="hybridMultilevel"/>
    <w:tmpl w:val="79286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011A"/>
    <w:rsid w:val="002B5741"/>
    <w:rsid w:val="002C5E1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E1A36"/>
    <w:rsid w:val="00410371"/>
    <w:rsid w:val="004242F1"/>
    <w:rsid w:val="00451F7B"/>
    <w:rsid w:val="0047069C"/>
    <w:rsid w:val="00485B98"/>
    <w:rsid w:val="004B75B7"/>
    <w:rsid w:val="004C4BF4"/>
    <w:rsid w:val="0051580D"/>
    <w:rsid w:val="00522EC5"/>
    <w:rsid w:val="00540D3A"/>
    <w:rsid w:val="00547111"/>
    <w:rsid w:val="00551072"/>
    <w:rsid w:val="00554F47"/>
    <w:rsid w:val="00591AFB"/>
    <w:rsid w:val="00592D74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70636C"/>
    <w:rsid w:val="00707A95"/>
    <w:rsid w:val="00775E1C"/>
    <w:rsid w:val="00792342"/>
    <w:rsid w:val="007977A8"/>
    <w:rsid w:val="007B512A"/>
    <w:rsid w:val="007C2097"/>
    <w:rsid w:val="007D6A07"/>
    <w:rsid w:val="007F7259"/>
    <w:rsid w:val="008040A8"/>
    <w:rsid w:val="0080473F"/>
    <w:rsid w:val="0082129D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B3C56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2D5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A211D"/>
    <w:rsid w:val="00FB6386"/>
    <w:rsid w:val="00FC37B4"/>
    <w:rsid w:val="00FF1D0D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C4B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C4BF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4C4BF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7</Pages>
  <Words>2838</Words>
  <Characters>16179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10</cp:revision>
  <cp:lastPrinted>1900-01-01T08:00:00Z</cp:lastPrinted>
  <dcterms:created xsi:type="dcterms:W3CDTF">2020-08-01T18:52:00Z</dcterms:created>
  <dcterms:modified xsi:type="dcterms:W3CDTF">2020-08-07T18:19:00Z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